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14593" w14:textId="285B5D30" w:rsidR="007F6BE6" w:rsidRDefault="005F6B02" w:rsidP="00EB5CCF">
      <w:pPr>
        <w:rPr>
          <w:rFonts w:ascii="Times New Roman" w:eastAsia="Times New Roman" w:hAnsi="Times New Roman" w:cstheme="majorBidi"/>
          <w:b/>
          <w:sz w:val="48"/>
          <w:szCs w:val="32"/>
        </w:rPr>
      </w:pPr>
      <w:r>
        <w:rPr>
          <w:rFonts w:ascii="Times New Roman" w:eastAsia="Times New Roman" w:hAnsi="Times New Roman" w:cstheme="majorBidi"/>
          <w:b/>
          <w:sz w:val="48"/>
          <w:szCs w:val="32"/>
        </w:rPr>
        <w:t>Game Design and Development, Advanced (</w:t>
      </w:r>
      <w:r w:rsidR="00BA733F" w:rsidRPr="00BA733F">
        <w:rPr>
          <w:rFonts w:ascii="Times New Roman" w:eastAsia="Times New Roman" w:hAnsi="Times New Roman" w:cstheme="majorBidi"/>
          <w:b/>
          <w:sz w:val="48"/>
          <w:szCs w:val="32"/>
        </w:rPr>
        <w:t>10205-II</w:t>
      </w:r>
      <w:r>
        <w:rPr>
          <w:rFonts w:ascii="Times New Roman" w:eastAsia="Times New Roman" w:hAnsi="Times New Roman" w:cstheme="majorBidi"/>
          <w:b/>
          <w:sz w:val="48"/>
          <w:szCs w:val="32"/>
        </w:rPr>
        <w:t>)</w:t>
      </w:r>
    </w:p>
    <w:p w14:paraId="155BABC4" w14:textId="6E57B9A3" w:rsidR="00BA733F" w:rsidRPr="00BA733F" w:rsidRDefault="00BA733F" w:rsidP="00BA733F">
      <w:pPr>
        <w:rPr>
          <w:rFonts w:ascii="Times New Roman" w:eastAsia="Times New Roman" w:hAnsi="Times New Roman" w:cstheme="majorBidi"/>
          <w:bCs/>
          <w:sz w:val="24"/>
          <w:szCs w:val="24"/>
        </w:rPr>
      </w:pPr>
      <w:r w:rsidRPr="00BA733F">
        <w:rPr>
          <w:rFonts w:ascii="Times New Roman" w:eastAsia="Times New Roman" w:hAnsi="Times New Roman" w:cstheme="majorBidi"/>
          <w:b/>
          <w:bCs/>
          <w:sz w:val="24"/>
          <w:szCs w:val="24"/>
        </w:rPr>
        <w:t xml:space="preserve">Copyright: </w:t>
      </w:r>
      <w:r w:rsidR="004C1790" w:rsidRPr="00BA733F">
        <w:rPr>
          <w:rFonts w:ascii="Times New Roman" w:eastAsia="Times New Roman" w:hAnsi="Times New Roman" w:cstheme="majorBidi"/>
          <w:b/>
          <w:bCs/>
          <w:sz w:val="24"/>
          <w:szCs w:val="24"/>
        </w:rPr>
        <w:t>20</w:t>
      </w:r>
      <w:r w:rsidR="004C1790">
        <w:rPr>
          <w:rFonts w:ascii="Times New Roman" w:eastAsia="Times New Roman" w:hAnsi="Times New Roman" w:cstheme="majorBidi"/>
          <w:b/>
          <w:bCs/>
          <w:sz w:val="24"/>
          <w:szCs w:val="24"/>
        </w:rPr>
        <w:t>26</w:t>
      </w:r>
    </w:p>
    <w:p w14:paraId="78D93C77" w14:textId="77777777" w:rsidR="00BA733F" w:rsidRPr="00BA733F" w:rsidRDefault="00BA733F" w:rsidP="00BA733F">
      <w:pPr>
        <w:rPr>
          <w:rFonts w:ascii="Times New Roman" w:eastAsia="Times New Roman" w:hAnsi="Times New Roman" w:cstheme="majorBidi"/>
          <w:bCs/>
          <w:sz w:val="24"/>
          <w:szCs w:val="24"/>
        </w:rPr>
      </w:pPr>
      <w:r w:rsidRPr="00BA733F">
        <w:rPr>
          <w:rFonts w:ascii="Times New Roman" w:eastAsia="Times New Roman" w:hAnsi="Times New Roman" w:cstheme="majorBidi"/>
          <w:b/>
          <w:bCs/>
          <w:sz w:val="24"/>
          <w:szCs w:val="24"/>
        </w:rPr>
        <w:t>Virginia Assignment Code:</w:t>
      </w:r>
      <w:r w:rsidRPr="00BA733F">
        <w:rPr>
          <w:rFonts w:ascii="Times New Roman" w:eastAsia="Times New Roman" w:hAnsi="Times New Roman" w:cstheme="majorBidi"/>
          <w:bCs/>
          <w:sz w:val="24"/>
          <w:szCs w:val="24"/>
        </w:rPr>
        <w:t> 8401</w:t>
      </w:r>
    </w:p>
    <w:p w14:paraId="40F19F43" w14:textId="0A61B92C" w:rsidR="00BA733F" w:rsidRPr="00BA733F" w:rsidRDefault="00BA733F" w:rsidP="00BA733F">
      <w:pPr>
        <w:rPr>
          <w:rFonts w:ascii="Times New Roman" w:eastAsia="Times New Roman" w:hAnsi="Times New Roman" w:cstheme="majorBidi"/>
          <w:bCs/>
          <w:sz w:val="24"/>
          <w:szCs w:val="24"/>
        </w:rPr>
      </w:pPr>
      <w:r w:rsidRPr="00BA733F">
        <w:rPr>
          <w:rFonts w:ascii="Times New Roman" w:eastAsia="Times New Roman" w:hAnsi="Times New Roman" w:cstheme="majorBidi"/>
          <w:b/>
          <w:bCs/>
          <w:sz w:val="24"/>
          <w:szCs w:val="24"/>
        </w:rPr>
        <w:t>Suggested Grade Level:</w:t>
      </w:r>
      <w:r w:rsidRPr="00BA733F">
        <w:rPr>
          <w:rFonts w:ascii="Times New Roman" w:eastAsia="Times New Roman" w:hAnsi="Times New Roman" w:cstheme="majorBidi"/>
          <w:bCs/>
          <w:sz w:val="24"/>
          <w:szCs w:val="24"/>
        </w:rPr>
        <w:t> 11, 12</w:t>
      </w:r>
    </w:p>
    <w:p w14:paraId="107794E6" w14:textId="77777777" w:rsidR="00BA733F" w:rsidRPr="00BA733F" w:rsidRDefault="00BA733F" w:rsidP="00BA733F">
      <w:pPr>
        <w:rPr>
          <w:rFonts w:ascii="Times New Roman" w:eastAsia="Times New Roman" w:hAnsi="Times New Roman" w:cstheme="majorBidi"/>
          <w:bCs/>
          <w:sz w:val="24"/>
          <w:szCs w:val="24"/>
        </w:rPr>
      </w:pPr>
      <w:r w:rsidRPr="00BA733F">
        <w:rPr>
          <w:rFonts w:ascii="Times New Roman" w:eastAsia="Times New Roman" w:hAnsi="Times New Roman" w:cstheme="majorBidi"/>
          <w:b/>
          <w:bCs/>
          <w:sz w:val="24"/>
          <w:szCs w:val="24"/>
        </w:rPr>
        <w:t>Duration:</w:t>
      </w:r>
      <w:r w:rsidRPr="00BA733F">
        <w:rPr>
          <w:rFonts w:ascii="Times New Roman" w:eastAsia="Times New Roman" w:hAnsi="Times New Roman" w:cstheme="majorBidi"/>
          <w:bCs/>
          <w:sz w:val="24"/>
          <w:szCs w:val="24"/>
        </w:rPr>
        <w:t> 36 weeks</w:t>
      </w:r>
    </w:p>
    <w:p w14:paraId="569800F0" w14:textId="77777777" w:rsidR="00BA733F" w:rsidRPr="00BA733F" w:rsidRDefault="00BA733F" w:rsidP="00BA733F">
      <w:pPr>
        <w:rPr>
          <w:rFonts w:ascii="Times New Roman" w:eastAsia="Times New Roman" w:hAnsi="Times New Roman" w:cstheme="majorBidi"/>
          <w:bCs/>
          <w:sz w:val="24"/>
          <w:szCs w:val="24"/>
        </w:rPr>
      </w:pPr>
      <w:r w:rsidRPr="00BA733F">
        <w:rPr>
          <w:rFonts w:ascii="Times New Roman" w:eastAsia="Times New Roman" w:hAnsi="Times New Roman" w:cstheme="majorBidi"/>
          <w:b/>
          <w:bCs/>
          <w:sz w:val="24"/>
          <w:szCs w:val="24"/>
        </w:rPr>
        <w:t>Hours: </w:t>
      </w:r>
      <w:r w:rsidRPr="00BA733F">
        <w:rPr>
          <w:rFonts w:ascii="Times New Roman" w:eastAsia="Times New Roman" w:hAnsi="Times New Roman" w:cstheme="majorBidi"/>
          <w:bCs/>
          <w:sz w:val="24"/>
          <w:szCs w:val="24"/>
        </w:rPr>
        <w:t>140</w:t>
      </w:r>
    </w:p>
    <w:p w14:paraId="2068D8AC" w14:textId="77777777" w:rsidR="00BA733F" w:rsidRPr="00BA733F" w:rsidRDefault="00BA733F" w:rsidP="00BA733F">
      <w:pPr>
        <w:rPr>
          <w:rFonts w:ascii="Times New Roman" w:eastAsia="Times New Roman" w:hAnsi="Times New Roman" w:cstheme="majorBidi"/>
          <w:bCs/>
          <w:sz w:val="24"/>
          <w:szCs w:val="24"/>
        </w:rPr>
      </w:pPr>
      <w:r w:rsidRPr="00BA733F">
        <w:rPr>
          <w:rFonts w:ascii="Times New Roman" w:eastAsia="Times New Roman" w:hAnsi="Times New Roman" w:cstheme="majorBidi"/>
          <w:b/>
          <w:bCs/>
          <w:sz w:val="24"/>
          <w:szCs w:val="24"/>
        </w:rPr>
        <w:t>Credits: </w:t>
      </w:r>
      <w:r w:rsidRPr="00BA733F">
        <w:rPr>
          <w:rFonts w:ascii="Times New Roman" w:eastAsia="Times New Roman" w:hAnsi="Times New Roman" w:cstheme="majorBidi"/>
          <w:bCs/>
          <w:sz w:val="24"/>
          <w:szCs w:val="24"/>
        </w:rPr>
        <w:t>1</w:t>
      </w:r>
    </w:p>
    <w:p w14:paraId="714CFE05" w14:textId="77777777" w:rsidR="00BA733F" w:rsidRPr="00BA733F" w:rsidRDefault="00BA733F" w:rsidP="00BA733F">
      <w:pPr>
        <w:rPr>
          <w:rFonts w:ascii="Times New Roman" w:eastAsia="Times New Roman" w:hAnsi="Times New Roman" w:cstheme="majorBidi"/>
          <w:bCs/>
          <w:sz w:val="24"/>
          <w:szCs w:val="24"/>
        </w:rPr>
      </w:pPr>
      <w:r w:rsidRPr="00BA733F">
        <w:rPr>
          <w:rFonts w:ascii="Times New Roman" w:eastAsia="Times New Roman" w:hAnsi="Times New Roman" w:cstheme="majorBidi"/>
          <w:b/>
          <w:bCs/>
          <w:sz w:val="24"/>
          <w:szCs w:val="24"/>
        </w:rPr>
        <w:t>Prerequisites:</w:t>
      </w:r>
      <w:r w:rsidRPr="00BA733F">
        <w:rPr>
          <w:rFonts w:ascii="Times New Roman" w:eastAsia="Times New Roman" w:hAnsi="Times New Roman" w:cstheme="majorBidi"/>
          <w:bCs/>
          <w:sz w:val="24"/>
          <w:szCs w:val="24"/>
        </w:rPr>
        <w:t> 8400</w:t>
      </w:r>
    </w:p>
    <w:p w14:paraId="31BA0738" w14:textId="77777777" w:rsidR="00BA733F" w:rsidRPr="00BA733F" w:rsidRDefault="00BA733F" w:rsidP="00BA733F">
      <w:pPr>
        <w:rPr>
          <w:rFonts w:ascii="Times New Roman" w:eastAsia="Times New Roman" w:hAnsi="Times New Roman" w:cstheme="majorBidi"/>
          <w:bCs/>
          <w:sz w:val="24"/>
          <w:szCs w:val="24"/>
        </w:rPr>
      </w:pPr>
      <w:r w:rsidRPr="00BA733F">
        <w:rPr>
          <w:rFonts w:ascii="Times New Roman" w:eastAsia="Times New Roman" w:hAnsi="Times New Roman" w:cstheme="majorBidi"/>
          <w:b/>
          <w:bCs/>
          <w:sz w:val="24"/>
          <w:szCs w:val="24"/>
        </w:rPr>
        <w:t>CTSO: </w:t>
      </w:r>
      <w:r w:rsidRPr="00BA733F">
        <w:rPr>
          <w:rFonts w:ascii="Times New Roman" w:eastAsia="Times New Roman" w:hAnsi="Times New Roman" w:cstheme="majorBidi"/>
          <w:bCs/>
          <w:sz w:val="24"/>
          <w:szCs w:val="24"/>
        </w:rPr>
        <w:t>TSA</w:t>
      </w:r>
    </w:p>
    <w:p w14:paraId="48B3BD7E" w14:textId="77777777" w:rsidR="00BA733F" w:rsidRPr="00BA733F" w:rsidRDefault="00BA733F" w:rsidP="00BA733F">
      <w:pPr>
        <w:rPr>
          <w:rFonts w:ascii="Times New Roman" w:eastAsia="Times New Roman" w:hAnsi="Times New Roman" w:cstheme="majorBidi"/>
          <w:bCs/>
          <w:sz w:val="24"/>
          <w:szCs w:val="24"/>
        </w:rPr>
      </w:pPr>
      <w:r w:rsidRPr="00BA733F">
        <w:rPr>
          <w:rFonts w:ascii="Times New Roman" w:eastAsia="Times New Roman" w:hAnsi="Times New Roman" w:cstheme="majorBidi"/>
          <w:b/>
          <w:bCs/>
          <w:sz w:val="24"/>
          <w:szCs w:val="24"/>
        </w:rPr>
        <w:t>Course Description:</w:t>
      </w:r>
    </w:p>
    <w:p w14:paraId="327975EC" w14:textId="4059187F" w:rsidR="00BA733F" w:rsidRPr="00BA733F" w:rsidRDefault="00BA733F" w:rsidP="00BA733F">
      <w:pPr>
        <w:rPr>
          <w:rFonts w:ascii="Times New Roman" w:eastAsia="Times New Roman" w:hAnsi="Times New Roman" w:cstheme="majorBidi"/>
          <w:bCs/>
          <w:sz w:val="24"/>
          <w:szCs w:val="24"/>
        </w:rPr>
      </w:pPr>
      <w:r w:rsidRPr="00BA733F">
        <w:rPr>
          <w:rFonts w:ascii="Times New Roman" w:eastAsia="Times New Roman" w:hAnsi="Times New Roman" w:cstheme="majorBidi"/>
          <w:bCs/>
          <w:sz w:val="24"/>
          <w:szCs w:val="24"/>
        </w:rPr>
        <w:t>Students will work collaboratively as they apply animation, audio</w:t>
      </w:r>
      <w:r w:rsidR="00D350E3">
        <w:rPr>
          <w:rFonts w:ascii="Times New Roman" w:eastAsia="Times New Roman" w:hAnsi="Times New Roman" w:cstheme="majorBidi"/>
          <w:bCs/>
          <w:sz w:val="24"/>
          <w:szCs w:val="24"/>
        </w:rPr>
        <w:t xml:space="preserve">, </w:t>
      </w:r>
      <w:r w:rsidR="00D350E3" w:rsidRPr="00BA733F">
        <w:rPr>
          <w:rFonts w:ascii="Times New Roman" w:eastAsia="Times New Roman" w:hAnsi="Times New Roman" w:cstheme="majorBidi"/>
          <w:bCs/>
          <w:sz w:val="24"/>
          <w:szCs w:val="24"/>
        </w:rPr>
        <w:t xml:space="preserve">graphic design, </w:t>
      </w:r>
      <w:r w:rsidR="00D350E3">
        <w:rPr>
          <w:rFonts w:ascii="Times New Roman" w:eastAsia="Times New Roman" w:hAnsi="Times New Roman" w:cstheme="majorBidi"/>
          <w:bCs/>
          <w:sz w:val="24"/>
          <w:szCs w:val="24"/>
        </w:rPr>
        <w:t>programming,</w:t>
      </w:r>
      <w:r w:rsidRPr="00BA733F">
        <w:rPr>
          <w:rFonts w:ascii="Times New Roman" w:eastAsia="Times New Roman" w:hAnsi="Times New Roman" w:cstheme="majorBidi"/>
          <w:bCs/>
          <w:sz w:val="24"/>
          <w:szCs w:val="24"/>
        </w:rPr>
        <w:t xml:space="preserve"> and writing skills to create innovative games for education and entertainment. This project-based course enhances </w:t>
      </w:r>
      <w:r w:rsidR="00AB1F57" w:rsidRPr="00BA733F">
        <w:rPr>
          <w:rFonts w:ascii="Times New Roman" w:eastAsia="Times New Roman" w:hAnsi="Times New Roman" w:cstheme="majorBidi"/>
          <w:bCs/>
          <w:sz w:val="24"/>
          <w:szCs w:val="24"/>
        </w:rPr>
        <w:t>problem</w:t>
      </w:r>
      <w:r w:rsidR="00AB1F57">
        <w:rPr>
          <w:rFonts w:ascii="Times New Roman" w:eastAsia="Times New Roman" w:hAnsi="Times New Roman" w:cstheme="majorBidi"/>
          <w:bCs/>
          <w:sz w:val="24"/>
          <w:szCs w:val="24"/>
        </w:rPr>
        <w:t>-</w:t>
      </w:r>
      <w:r w:rsidRPr="00BA733F">
        <w:rPr>
          <w:rFonts w:ascii="Times New Roman" w:eastAsia="Times New Roman" w:hAnsi="Times New Roman" w:cstheme="majorBidi"/>
          <w:bCs/>
          <w:sz w:val="24"/>
          <w:szCs w:val="24"/>
        </w:rPr>
        <w:t>solving, project management, and communication skills through the analysis, design, construction, and critique of interactive games. Students will learn about career opportunities in game design and development and investigate the training and certification requirements.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6CEE6CEF" w14:textId="79CFD3AA" w:rsidR="00BA733F" w:rsidRDefault="00BA733F" w:rsidP="00EB5CCF">
      <w:r w:rsidRPr="00BA733F">
        <w:rPr>
          <w:rFonts w:ascii="Times New Roman" w:eastAsia="Times New Roman" w:hAnsi="Times New Roman" w:cstheme="majorBidi"/>
          <w:b/>
          <w:bCs/>
          <w:sz w:val="24"/>
          <w:szCs w:val="24"/>
        </w:rPr>
        <w:t>Credentials, Course Sequences, and Career Clusters/Pathways can be found here:</w:t>
      </w:r>
      <w:r>
        <w:rPr>
          <w:rFonts w:ascii="Times New Roman" w:eastAsia="Times New Roman" w:hAnsi="Times New Roman" w:cstheme="majorBidi"/>
          <w:b/>
          <w:bCs/>
          <w:sz w:val="24"/>
          <w:szCs w:val="24"/>
        </w:rPr>
        <w:t xml:space="preserve"> </w:t>
      </w:r>
      <w:hyperlink r:id="rId8" w:tgtFrame="_blank" w:history="1">
        <w:r w:rsidRPr="00BA733F">
          <w:rPr>
            <w:rStyle w:val="Hyperlink"/>
            <w:rFonts w:ascii="Times New Roman" w:eastAsia="Times New Roman" w:hAnsi="Times New Roman" w:cstheme="majorBidi"/>
            <w:bCs/>
            <w:sz w:val="24"/>
            <w:szCs w:val="24"/>
          </w:rPr>
          <w:t>https://www.cteresource.org/career-clusters/arts-av-technology-communications/game-design-and-development-advanced/</w:t>
        </w:r>
      </w:hyperlink>
    </w:p>
    <w:p w14:paraId="2ACBA3DA" w14:textId="77777777" w:rsidR="003F4895" w:rsidRPr="00BA733F" w:rsidRDefault="003F4895" w:rsidP="003F4895">
      <w:pPr>
        <w:spacing w:after="0"/>
        <w:rPr>
          <w:rFonts w:ascii="Times New Roman" w:eastAsia="Times New Roman" w:hAnsi="Times New Roman" w:cstheme="majorBidi"/>
          <w:bCs/>
          <w:sz w:val="24"/>
          <w:szCs w:val="24"/>
        </w:rPr>
      </w:pPr>
    </w:p>
    <w:tbl>
      <w:tblPr>
        <w:tblStyle w:val="TableGrid"/>
        <w:tblW w:w="5000" w:type="pct"/>
        <w:tblLayout w:type="fixed"/>
        <w:tblCellMar>
          <w:left w:w="115" w:type="dxa"/>
          <w:right w:w="115" w:type="dxa"/>
        </w:tblCellMar>
        <w:tblLook w:val="04A0" w:firstRow="1" w:lastRow="0" w:firstColumn="1" w:lastColumn="0" w:noHBand="0" w:noVBand="1"/>
      </w:tblPr>
      <w:tblGrid>
        <w:gridCol w:w="625"/>
        <w:gridCol w:w="1938"/>
        <w:gridCol w:w="4232"/>
        <w:gridCol w:w="5441"/>
        <w:gridCol w:w="2069"/>
        <w:gridCol w:w="2339"/>
        <w:gridCol w:w="2066"/>
      </w:tblGrid>
      <w:tr w:rsidR="003F4895" w:rsidRPr="003F4895" w14:paraId="16704115" w14:textId="77777777" w:rsidTr="003F4895">
        <w:trPr>
          <w:tblHeader/>
        </w:trPr>
        <w:tc>
          <w:tcPr>
            <w:tcW w:w="167" w:type="pct"/>
            <w:shd w:val="clear" w:color="auto" w:fill="000000" w:themeFill="text1"/>
          </w:tcPr>
          <w:p w14:paraId="2DAD8D1B"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000000" w:themeFill="text1"/>
            <w:tcMar>
              <w:top w:w="43" w:type="dxa"/>
              <w:left w:w="115" w:type="dxa"/>
              <w:bottom w:w="43" w:type="dxa"/>
              <w:right w:w="115" w:type="dxa"/>
            </w:tcMar>
          </w:tcPr>
          <w:p w14:paraId="760B0C83" w14:textId="63CAF9A2"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Task</w:t>
            </w:r>
          </w:p>
        </w:tc>
        <w:tc>
          <w:tcPr>
            <w:tcW w:w="1131" w:type="pct"/>
            <w:shd w:val="clear" w:color="auto" w:fill="000000" w:themeFill="text1"/>
          </w:tcPr>
          <w:p w14:paraId="20EBF747" w14:textId="67C49BC9"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Definition</w:t>
            </w:r>
          </w:p>
        </w:tc>
        <w:tc>
          <w:tcPr>
            <w:tcW w:w="1454" w:type="pct"/>
            <w:shd w:val="clear" w:color="auto" w:fill="000000" w:themeFill="text1"/>
          </w:tcPr>
          <w:p w14:paraId="177A11AC" w14:textId="7C995C3C"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Process/Skill Questions</w:t>
            </w:r>
          </w:p>
        </w:tc>
        <w:tc>
          <w:tcPr>
            <w:tcW w:w="553" w:type="pct"/>
            <w:shd w:val="clear" w:color="auto" w:fill="000000" w:themeFill="text1"/>
          </w:tcPr>
          <w:p w14:paraId="4104B3C6" w14:textId="2274716B"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SOL Correlations</w:t>
            </w:r>
          </w:p>
        </w:tc>
        <w:tc>
          <w:tcPr>
            <w:tcW w:w="625" w:type="pct"/>
            <w:shd w:val="clear" w:color="auto" w:fill="000000" w:themeFill="text1"/>
          </w:tcPr>
          <w:p w14:paraId="6C7186EC" w14:textId="682FE704"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STEL Correlations</w:t>
            </w:r>
          </w:p>
        </w:tc>
        <w:tc>
          <w:tcPr>
            <w:tcW w:w="552" w:type="pct"/>
            <w:shd w:val="clear" w:color="auto" w:fill="000000" w:themeFill="text1"/>
          </w:tcPr>
          <w:p w14:paraId="5A51FD53" w14:textId="10BE79CB"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TSA Correlations</w:t>
            </w:r>
          </w:p>
        </w:tc>
      </w:tr>
      <w:tr w:rsidR="003F4895" w:rsidRPr="003F4895" w14:paraId="5E8E2B10" w14:textId="77777777" w:rsidTr="003F4895">
        <w:tc>
          <w:tcPr>
            <w:tcW w:w="167" w:type="pct"/>
            <w:shd w:val="clear" w:color="auto" w:fill="D0CECE" w:themeFill="background2" w:themeFillShade="E6"/>
          </w:tcPr>
          <w:p w14:paraId="6B7D73A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D0CECE" w:themeFill="background2" w:themeFillShade="E6"/>
            <w:tcMar>
              <w:top w:w="43" w:type="dxa"/>
              <w:left w:w="115" w:type="dxa"/>
              <w:bottom w:w="43" w:type="dxa"/>
              <w:right w:w="115" w:type="dxa"/>
            </w:tcMar>
          </w:tcPr>
          <w:p w14:paraId="46C9DFC0" w14:textId="3BB70F67" w:rsidR="003F4895" w:rsidRPr="003F4895" w:rsidRDefault="003F4895" w:rsidP="003F4895">
            <w:pPr>
              <w:tabs>
                <w:tab w:val="left" w:pos="1627"/>
              </w:tabs>
              <w:rPr>
                <w:rFonts w:ascii="Times New Roman" w:eastAsia="Times New Roman" w:hAnsi="Times New Roman" w:cs="Times New Roman"/>
                <w:b/>
                <w:bCs/>
                <w:sz w:val="24"/>
                <w:szCs w:val="24"/>
              </w:rPr>
            </w:pPr>
            <w:bookmarkStart w:id="0" w:name="_Toc67297988"/>
            <w:r w:rsidRPr="003F4895">
              <w:rPr>
                <w:rFonts w:ascii="Times New Roman" w:hAnsi="Times New Roman" w:cs="Times New Roman"/>
                <w:b/>
                <w:bCs/>
                <w:sz w:val="24"/>
                <w:szCs w:val="24"/>
              </w:rPr>
              <w:t>Demonstrating Personal Qualities and Abilities</w:t>
            </w:r>
            <w:bookmarkEnd w:id="0"/>
          </w:p>
        </w:tc>
        <w:tc>
          <w:tcPr>
            <w:tcW w:w="1131" w:type="pct"/>
            <w:shd w:val="clear" w:color="auto" w:fill="D0CECE" w:themeFill="background2" w:themeFillShade="E6"/>
          </w:tcPr>
          <w:p w14:paraId="499990C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D0CECE" w:themeFill="background2" w:themeFillShade="E6"/>
          </w:tcPr>
          <w:p w14:paraId="23532B4F"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D0CECE" w:themeFill="background2" w:themeFillShade="E6"/>
          </w:tcPr>
          <w:p w14:paraId="48B13E7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52B5D04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D0CECE" w:themeFill="background2" w:themeFillShade="E6"/>
          </w:tcPr>
          <w:p w14:paraId="24049328"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60F63650" w14:textId="77777777" w:rsidTr="003F4895">
        <w:tc>
          <w:tcPr>
            <w:tcW w:w="167" w:type="pct"/>
          </w:tcPr>
          <w:p w14:paraId="0F16F43C" w14:textId="78D6C180"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1</w:t>
            </w:r>
          </w:p>
        </w:tc>
        <w:tc>
          <w:tcPr>
            <w:tcW w:w="518" w:type="pct"/>
            <w:tcMar>
              <w:top w:w="43" w:type="dxa"/>
              <w:left w:w="115" w:type="dxa"/>
              <w:bottom w:w="43" w:type="dxa"/>
              <w:right w:w="115" w:type="dxa"/>
            </w:tcMar>
          </w:tcPr>
          <w:p w14:paraId="7EA45917" w14:textId="61CA3898"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creativity and innovation.</w:t>
            </w:r>
          </w:p>
        </w:tc>
        <w:tc>
          <w:tcPr>
            <w:tcW w:w="1131" w:type="pct"/>
          </w:tcPr>
          <w:p w14:paraId="25EA0B0B"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 </w:t>
            </w:r>
          </w:p>
          <w:p w14:paraId="1EB66716"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discussing the importance of creativity and innovation in the workplace </w:t>
            </w:r>
          </w:p>
          <w:p w14:paraId="569D7269"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brainstorming and contributing ideas, strategies, and solutions </w:t>
            </w:r>
          </w:p>
          <w:p w14:paraId="713B018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developing and/or improving products, services, or processes </w:t>
            </w:r>
          </w:p>
          <w:p w14:paraId="7FB7958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identifying and allocating available resources. </w:t>
            </w:r>
          </w:p>
          <w:p w14:paraId="01FAC98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tcPr>
          <w:p w14:paraId="40EF4583"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 xml:space="preserve">What are </w:t>
            </w:r>
            <w:r w:rsidRPr="003F4895">
              <w:rPr>
                <w:rFonts w:ascii="Times New Roman" w:eastAsia="Times New Roman" w:hAnsi="Times New Roman" w:cs="Times New Roman"/>
                <w:i/>
                <w:iCs/>
                <w:sz w:val="24"/>
                <w:szCs w:val="24"/>
              </w:rPr>
              <w:t>creativity</w:t>
            </w:r>
            <w:r w:rsidRPr="003F4895">
              <w:rPr>
                <w:rFonts w:ascii="Times New Roman" w:eastAsia="Times New Roman" w:hAnsi="Times New Roman" w:cs="Times New Roman"/>
                <w:sz w:val="24"/>
                <w:szCs w:val="24"/>
              </w:rPr>
              <w:t xml:space="preserve"> and </w:t>
            </w:r>
            <w:r w:rsidRPr="003F4895">
              <w:rPr>
                <w:rFonts w:ascii="Times New Roman" w:eastAsia="Times New Roman" w:hAnsi="Times New Roman" w:cs="Times New Roman"/>
                <w:i/>
                <w:iCs/>
                <w:sz w:val="24"/>
                <w:szCs w:val="24"/>
              </w:rPr>
              <w:t>innovation</w:t>
            </w:r>
            <w:r w:rsidRPr="003F4895">
              <w:rPr>
                <w:rFonts w:ascii="Times New Roman" w:eastAsia="Times New Roman" w:hAnsi="Times New Roman" w:cs="Times New Roman"/>
                <w:sz w:val="24"/>
                <w:szCs w:val="24"/>
              </w:rPr>
              <w:t>? Why are they important in the workplace? </w:t>
            </w:r>
          </w:p>
          <w:p w14:paraId="364A8FBA"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it important to brainstorm and contribute ideas within a team? </w:t>
            </w:r>
          </w:p>
          <w:p w14:paraId="1BFDB2F4"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How might one improve a product, service, or process in a career pathway? </w:t>
            </w:r>
          </w:p>
          <w:p w14:paraId="0D114756" w14:textId="7689B550"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resources are needed to solve a problem? How should these resources be allocated? </w:t>
            </w:r>
          </w:p>
        </w:tc>
        <w:tc>
          <w:tcPr>
            <w:tcW w:w="553" w:type="pct"/>
          </w:tcPr>
          <w:p w14:paraId="1B1FB2AC"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lastRenderedPageBreak/>
              <w:t>English:</w:t>
            </w:r>
            <w:r w:rsidRPr="003F4895">
              <w:rPr>
                <w:rFonts w:ascii="Times New Roman" w:eastAsia="Times New Roman" w:hAnsi="Times New Roman" w:cs="Times New Roman"/>
                <w:sz w:val="24"/>
                <w:szCs w:val="24"/>
              </w:rPr>
              <w:t xml:space="preserve"> 9.C, 9.DSR, 9.RI, 9.W, 9.R, 10.C, 10.DSR, 10.RI, </w:t>
            </w:r>
            <w:r w:rsidRPr="003F4895">
              <w:rPr>
                <w:rFonts w:ascii="Times New Roman" w:eastAsia="Times New Roman" w:hAnsi="Times New Roman" w:cs="Times New Roman"/>
                <w:sz w:val="24"/>
                <w:szCs w:val="24"/>
              </w:rPr>
              <w:lastRenderedPageBreak/>
              <w:t>10.W, 10.R, 11.C, 11.DSR, 11.RI, 11.W, 11.R, 12.C, 12.DSR, 12.RI, 12.W, 12.R</w:t>
            </w:r>
          </w:p>
          <w:p w14:paraId="2A163ABD" w14:textId="77777777" w:rsidR="003F4895" w:rsidRPr="003F4895" w:rsidRDefault="003F4895" w:rsidP="003F4895">
            <w:pPr>
              <w:rPr>
                <w:rFonts w:ascii="Times New Roman" w:eastAsia="Times New Roman" w:hAnsi="Times New Roman" w:cs="Times New Roman"/>
                <w:sz w:val="24"/>
                <w:szCs w:val="24"/>
              </w:rPr>
            </w:pPr>
          </w:p>
          <w:p w14:paraId="31D83EB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p w14:paraId="4FEB25C9" w14:textId="77777777" w:rsidR="003F4895" w:rsidRPr="003F4895" w:rsidRDefault="003F4895" w:rsidP="003F4895">
            <w:pPr>
              <w:rPr>
                <w:rFonts w:ascii="Times New Roman" w:eastAsia="Times New Roman" w:hAnsi="Times New Roman" w:cs="Times New Roman"/>
                <w:sz w:val="24"/>
                <w:szCs w:val="24"/>
              </w:rPr>
            </w:pPr>
          </w:p>
          <w:p w14:paraId="0B155D0D"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Mathematics:</w:t>
            </w:r>
            <w:r w:rsidRPr="003F4895">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6AEA702E" w14:textId="4D9F64B5"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br/>
            </w:r>
            <w:r w:rsidRPr="003F4895">
              <w:rPr>
                <w:rFonts w:ascii="Times New Roman" w:eastAsia="Times New Roman" w:hAnsi="Times New Roman" w:cs="Times New Roman"/>
                <w:b/>
                <w:bCs/>
                <w:sz w:val="24"/>
                <w:szCs w:val="24"/>
              </w:rPr>
              <w:t>Science:</w:t>
            </w:r>
            <w:r w:rsidRPr="003F4895">
              <w:rPr>
                <w:rFonts w:ascii="Times New Roman" w:eastAsia="Times New Roman" w:hAnsi="Times New Roman" w:cs="Times New Roman"/>
                <w:sz w:val="24"/>
                <w:szCs w:val="24"/>
              </w:rPr>
              <w:t xml:space="preserve"> BIO.1, CH.1, ES.1</w:t>
            </w:r>
          </w:p>
        </w:tc>
        <w:tc>
          <w:tcPr>
            <w:tcW w:w="625" w:type="pct"/>
          </w:tcPr>
          <w:p w14:paraId="3EDE7F8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78D00FA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558C810E" w14:textId="77777777" w:rsidTr="003F4895">
        <w:tc>
          <w:tcPr>
            <w:tcW w:w="167" w:type="pct"/>
          </w:tcPr>
          <w:p w14:paraId="608E8C94" w14:textId="76E75B4D"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2</w:t>
            </w:r>
          </w:p>
        </w:tc>
        <w:tc>
          <w:tcPr>
            <w:tcW w:w="518" w:type="pct"/>
            <w:tcMar>
              <w:top w:w="43" w:type="dxa"/>
              <w:left w:w="115" w:type="dxa"/>
              <w:bottom w:w="43" w:type="dxa"/>
              <w:right w:w="115" w:type="dxa"/>
            </w:tcMar>
          </w:tcPr>
          <w:p w14:paraId="57B3EAB9" w14:textId="24A69A3A"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critical thinking and problem-solving.</w:t>
            </w:r>
          </w:p>
        </w:tc>
        <w:tc>
          <w:tcPr>
            <w:tcW w:w="1131" w:type="pct"/>
          </w:tcPr>
          <w:p w14:paraId="26776349"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4D28B48C"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recognizing and analyzing problems</w:t>
            </w:r>
          </w:p>
          <w:p w14:paraId="2DA32E36"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evaluating potential solutions and resources</w:t>
            </w:r>
          </w:p>
          <w:p w14:paraId="46E64D09"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using a logical approach to make decisions and solve problems</w:t>
            </w:r>
          </w:p>
          <w:p w14:paraId="2C4096B2" w14:textId="2183587C"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implementing effective courses of action.</w:t>
            </w:r>
          </w:p>
        </w:tc>
        <w:tc>
          <w:tcPr>
            <w:tcW w:w="1454" w:type="pct"/>
          </w:tcPr>
          <w:p w14:paraId="107652B6"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 xml:space="preserve">What is an example of a situation where one could use a reasoning model to </w:t>
            </w:r>
            <w:proofErr w:type="gramStart"/>
            <w:r w:rsidRPr="003F4895">
              <w:rPr>
                <w:rFonts w:ascii="Times New Roman" w:eastAsia="Times New Roman" w:hAnsi="Times New Roman" w:cs="Times New Roman"/>
                <w:sz w:val="24"/>
                <w:szCs w:val="24"/>
              </w:rPr>
              <w:t>make a decision</w:t>
            </w:r>
            <w:proofErr w:type="gramEnd"/>
            <w:r w:rsidRPr="003F4895">
              <w:rPr>
                <w:rFonts w:ascii="Times New Roman" w:eastAsia="Times New Roman" w:hAnsi="Times New Roman" w:cs="Times New Roman"/>
                <w:sz w:val="24"/>
                <w:szCs w:val="24"/>
              </w:rPr>
              <w:t>?</w:t>
            </w:r>
          </w:p>
          <w:p w14:paraId="264FD62D"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steps might one take to </w:t>
            </w:r>
            <w:proofErr w:type="gramStart"/>
            <w:r w:rsidRPr="003F4895">
              <w:rPr>
                <w:rFonts w:ascii="Times New Roman" w:eastAsia="Times New Roman" w:hAnsi="Times New Roman" w:cs="Times New Roman"/>
                <w:sz w:val="24"/>
                <w:szCs w:val="24"/>
              </w:rPr>
              <w:t>make a decision</w:t>
            </w:r>
            <w:proofErr w:type="gramEnd"/>
            <w:r w:rsidRPr="003F4895">
              <w:rPr>
                <w:rFonts w:ascii="Times New Roman" w:eastAsia="Times New Roman" w:hAnsi="Times New Roman" w:cs="Times New Roman"/>
                <w:sz w:val="24"/>
                <w:szCs w:val="24"/>
              </w:rPr>
              <w:t xml:space="preserve"> or solve a problem?</w:t>
            </w:r>
          </w:p>
          <w:p w14:paraId="5FD84FD1"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What are examples of questions one might ask when analyzing problems?</w:t>
            </w:r>
          </w:p>
          <w:p w14:paraId="7AF32D1C"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can potential solutions be evaluated?</w:t>
            </w:r>
          </w:p>
          <w:p w14:paraId="44E1FC30" w14:textId="63A2E334"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 xml:space="preserve">What are the advantages and disadvantages of using a reasoning approach to </w:t>
            </w:r>
            <w:proofErr w:type="gramStart"/>
            <w:r w:rsidRPr="003F4895">
              <w:rPr>
                <w:rFonts w:ascii="Times New Roman" w:eastAsia="Times New Roman" w:hAnsi="Times New Roman" w:cs="Times New Roman"/>
                <w:sz w:val="24"/>
                <w:szCs w:val="24"/>
              </w:rPr>
              <w:t>make a decision</w:t>
            </w:r>
            <w:proofErr w:type="gramEnd"/>
            <w:r w:rsidRPr="003F4895">
              <w:rPr>
                <w:rFonts w:ascii="Times New Roman" w:eastAsia="Times New Roman" w:hAnsi="Times New Roman" w:cs="Times New Roman"/>
                <w:sz w:val="24"/>
                <w:szCs w:val="24"/>
              </w:rPr>
              <w:t xml:space="preserve"> or solve a problem?</w:t>
            </w:r>
          </w:p>
        </w:tc>
        <w:tc>
          <w:tcPr>
            <w:tcW w:w="553" w:type="pct"/>
          </w:tcPr>
          <w:p w14:paraId="69F5C94D"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lastRenderedPageBreak/>
              <w:t>English:</w:t>
            </w:r>
            <w:r w:rsidRPr="003F4895">
              <w:rPr>
                <w:rFonts w:ascii="Times New Roman" w:eastAsia="Times New Roman" w:hAnsi="Times New Roman" w:cs="Times New Roman"/>
                <w:sz w:val="24"/>
                <w:szCs w:val="24"/>
              </w:rPr>
              <w:t xml:space="preserve"> 9.C, 9.DSR, 9.RI, 9.W, 9.R, 10.C, 10.DSR, 10.RI, 10.W, 10.R, 11.C, 11.DSR, 11.RI, </w:t>
            </w:r>
            <w:r w:rsidRPr="003F4895">
              <w:rPr>
                <w:rFonts w:ascii="Times New Roman" w:eastAsia="Times New Roman" w:hAnsi="Times New Roman" w:cs="Times New Roman"/>
                <w:sz w:val="24"/>
                <w:szCs w:val="24"/>
              </w:rPr>
              <w:lastRenderedPageBreak/>
              <w:t>11.W, 11.R, 12.C, 12.DSR, 12.RI, 12.W, 12.R</w:t>
            </w:r>
          </w:p>
          <w:p w14:paraId="15387999" w14:textId="77777777" w:rsidR="003F4895" w:rsidRPr="003F4895" w:rsidRDefault="003F4895" w:rsidP="003F4895">
            <w:pPr>
              <w:rPr>
                <w:rFonts w:ascii="Times New Roman" w:eastAsia="Times New Roman" w:hAnsi="Times New Roman" w:cs="Times New Roman"/>
                <w:sz w:val="24"/>
                <w:szCs w:val="24"/>
              </w:rPr>
            </w:pPr>
          </w:p>
          <w:p w14:paraId="329DA844"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p w14:paraId="654D0FB1" w14:textId="77777777" w:rsidR="003F4895" w:rsidRPr="003F4895" w:rsidRDefault="003F4895" w:rsidP="003F4895">
            <w:pPr>
              <w:rPr>
                <w:rFonts w:ascii="Times New Roman" w:eastAsia="Times New Roman" w:hAnsi="Times New Roman" w:cs="Times New Roman"/>
                <w:sz w:val="24"/>
                <w:szCs w:val="24"/>
              </w:rPr>
            </w:pPr>
          </w:p>
          <w:p w14:paraId="585FF51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Mathematics:</w:t>
            </w:r>
            <w:r w:rsidRPr="003F4895">
              <w:rPr>
                <w:rFonts w:ascii="Times New Roman" w:eastAsia="Times New Roman" w:hAnsi="Times New Roman" w:cs="Times New Roman"/>
                <w:sz w:val="24"/>
                <w:szCs w:val="24"/>
              </w:rPr>
              <w:t xml:space="preserve"> A.8, A.9, G.1, G.13, G.14, AFDA.3, AFDA.5, AFDA.8, AII.9, AII.10, AII.11, COM.1, COM.3, COM.4, COM.5, COM.8, DM.4, DM.7, DM.1*, DM.2*, DM.3*, DM.9*, PS.9*, PS.10*</w:t>
            </w:r>
          </w:p>
          <w:p w14:paraId="744A032A" w14:textId="77777777" w:rsidR="003F4895" w:rsidRPr="003F4895" w:rsidRDefault="003F4895" w:rsidP="003F4895">
            <w:pPr>
              <w:rPr>
                <w:rFonts w:ascii="Times New Roman" w:eastAsia="Times New Roman" w:hAnsi="Times New Roman" w:cs="Times New Roman"/>
                <w:sz w:val="24"/>
                <w:szCs w:val="24"/>
              </w:rPr>
            </w:pPr>
          </w:p>
          <w:p w14:paraId="2C9488E4" w14:textId="5668489C"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Science:</w:t>
            </w:r>
            <w:r w:rsidRPr="003F4895">
              <w:rPr>
                <w:rFonts w:ascii="Times New Roman" w:eastAsia="Times New Roman" w:hAnsi="Times New Roman" w:cs="Times New Roman"/>
                <w:sz w:val="24"/>
                <w:szCs w:val="24"/>
              </w:rPr>
              <w:t xml:space="preserve"> BIO.1, CH.1, ES.1</w:t>
            </w:r>
          </w:p>
        </w:tc>
        <w:tc>
          <w:tcPr>
            <w:tcW w:w="625" w:type="pct"/>
          </w:tcPr>
          <w:p w14:paraId="5954694B"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1658539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01EB88B3" w14:textId="77777777" w:rsidTr="003F4895">
        <w:tc>
          <w:tcPr>
            <w:tcW w:w="167" w:type="pct"/>
          </w:tcPr>
          <w:p w14:paraId="0A3FD9D2" w14:textId="79B6674E"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3</w:t>
            </w:r>
          </w:p>
        </w:tc>
        <w:tc>
          <w:tcPr>
            <w:tcW w:w="518" w:type="pct"/>
            <w:tcMar>
              <w:top w:w="43" w:type="dxa"/>
              <w:left w:w="115" w:type="dxa"/>
              <w:bottom w:w="43" w:type="dxa"/>
              <w:right w:w="115" w:type="dxa"/>
            </w:tcMar>
          </w:tcPr>
          <w:p w14:paraId="4E93F7B3" w14:textId="65A604FC"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initiative and self-direction.</w:t>
            </w:r>
          </w:p>
        </w:tc>
        <w:tc>
          <w:tcPr>
            <w:tcW w:w="1131" w:type="pct"/>
          </w:tcPr>
          <w:p w14:paraId="2D1A15E2"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5CC64CE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recognizing the importance of proactive, independent decision making</w:t>
            </w:r>
          </w:p>
          <w:p w14:paraId="3E801C0B"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identifying workplace needs</w:t>
            </w:r>
          </w:p>
          <w:p w14:paraId="0E372F52"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completing tasks with minimal direct supervision</w:t>
            </w:r>
          </w:p>
          <w:p w14:paraId="1D926087" w14:textId="00FD3DC4"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applying solutions.</w:t>
            </w:r>
          </w:p>
        </w:tc>
        <w:tc>
          <w:tcPr>
            <w:tcW w:w="1454" w:type="pct"/>
          </w:tcPr>
          <w:p w14:paraId="2F84700B"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difference between initiative and self-direction?</w:t>
            </w:r>
          </w:p>
          <w:p w14:paraId="06CB342F"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self-direction important in the workplace?</w:t>
            </w:r>
          </w:p>
          <w:p w14:paraId="7DD4E0BA"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is an example of applying initiative?</w:t>
            </w:r>
          </w:p>
          <w:p w14:paraId="138DCDFF" w14:textId="1FB1AA09"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can tasks be completed with minimal direct supervision?</w:t>
            </w:r>
          </w:p>
        </w:tc>
        <w:tc>
          <w:tcPr>
            <w:tcW w:w="553" w:type="pct"/>
          </w:tcPr>
          <w:p w14:paraId="6A30868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9.DSR, 9.RI, 9.W, 9.R, 10.C, 10.DSR, 10.RI, 10.W, 10.R, 11.C, 11.DSR, 11.RI, 11.W, 11.R, 12.C, 12.DSR, 12.RI, 12.W, 12.R</w:t>
            </w:r>
          </w:p>
          <w:p w14:paraId="62A641CF" w14:textId="77777777" w:rsidR="003F4895" w:rsidRPr="003F4895" w:rsidRDefault="003F4895" w:rsidP="003F4895">
            <w:pPr>
              <w:rPr>
                <w:rFonts w:ascii="Times New Roman" w:eastAsia="Times New Roman" w:hAnsi="Times New Roman" w:cs="Times New Roman"/>
                <w:sz w:val="24"/>
                <w:szCs w:val="24"/>
              </w:rPr>
            </w:pPr>
          </w:p>
          <w:p w14:paraId="422476E5" w14:textId="1F378EB3"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tc>
        <w:tc>
          <w:tcPr>
            <w:tcW w:w="625" w:type="pct"/>
          </w:tcPr>
          <w:p w14:paraId="0BF1FF12"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5DD2FAC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0B309595" w14:textId="77777777" w:rsidTr="003F4895">
        <w:tc>
          <w:tcPr>
            <w:tcW w:w="167" w:type="pct"/>
          </w:tcPr>
          <w:p w14:paraId="43E7FDCA" w14:textId="316A1D1B"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4</w:t>
            </w:r>
          </w:p>
        </w:tc>
        <w:tc>
          <w:tcPr>
            <w:tcW w:w="518" w:type="pct"/>
            <w:tcMar>
              <w:top w:w="43" w:type="dxa"/>
              <w:left w:w="115" w:type="dxa"/>
              <w:bottom w:w="43" w:type="dxa"/>
              <w:right w:w="115" w:type="dxa"/>
            </w:tcMar>
          </w:tcPr>
          <w:p w14:paraId="36000228" w14:textId="4EEB5180"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integrity.</w:t>
            </w:r>
          </w:p>
        </w:tc>
        <w:tc>
          <w:tcPr>
            <w:tcW w:w="1131" w:type="pct"/>
          </w:tcPr>
          <w:p w14:paraId="34A27A49"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583A13B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defining </w:t>
            </w:r>
            <w:r w:rsidRPr="003F4895">
              <w:rPr>
                <w:rFonts w:ascii="Times New Roman" w:eastAsia="Times New Roman" w:hAnsi="Times New Roman" w:cs="Times New Roman"/>
                <w:i/>
                <w:iCs/>
                <w:sz w:val="24"/>
                <w:szCs w:val="24"/>
              </w:rPr>
              <w:t>integrity</w:t>
            </w:r>
          </w:p>
          <w:p w14:paraId="471435F7"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recognizing the importance of having integrity in the workplace</w:t>
            </w:r>
          </w:p>
          <w:p w14:paraId="6D672BA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complying with local, state, and federal laws</w:t>
            </w:r>
          </w:p>
          <w:p w14:paraId="7FD86DBB"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adhering to workplace policies and procedures</w:t>
            </w:r>
          </w:p>
          <w:p w14:paraId="395F85DC" w14:textId="1C1229C0"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exhibiting honesty, fairness, and respect toward self, others, and property.</w:t>
            </w:r>
          </w:p>
        </w:tc>
        <w:tc>
          <w:tcPr>
            <w:tcW w:w="1454" w:type="pct"/>
          </w:tcPr>
          <w:p w14:paraId="549697CE"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a recent example of an employer failing to comply with the law?</w:t>
            </w:r>
          </w:p>
          <w:p w14:paraId="304AA55C"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Where can one find information on local, state, and federal laws?</w:t>
            </w:r>
          </w:p>
          <w:p w14:paraId="3AB68700"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can workplace policies and rules affect employees’ personal lives?</w:t>
            </w:r>
          </w:p>
          <w:p w14:paraId="6B8A1C93"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does one demonstrate integrity?</w:t>
            </w:r>
          </w:p>
          <w:p w14:paraId="209F0DC9" w14:textId="0E7CF9DC"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should an employee respond when he/she sees a coworker failing to comply with a workplace policy or procedure?</w:t>
            </w:r>
          </w:p>
        </w:tc>
        <w:tc>
          <w:tcPr>
            <w:tcW w:w="553" w:type="pct"/>
          </w:tcPr>
          <w:p w14:paraId="2F08050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10.C, 11.C, 12.C</w:t>
            </w:r>
          </w:p>
          <w:p w14:paraId="61B56615" w14:textId="77777777" w:rsidR="003F4895" w:rsidRPr="003F4895" w:rsidRDefault="003F4895" w:rsidP="003F4895">
            <w:pPr>
              <w:rPr>
                <w:rFonts w:ascii="Times New Roman" w:eastAsia="Times New Roman" w:hAnsi="Times New Roman" w:cs="Times New Roman"/>
                <w:sz w:val="24"/>
                <w:szCs w:val="24"/>
              </w:rPr>
            </w:pPr>
          </w:p>
          <w:p w14:paraId="10E088BA" w14:textId="071A2899"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Skills GOVT, GOVT.5, Skills VUS, Skills WHI, Skills WHII</w:t>
            </w:r>
          </w:p>
        </w:tc>
        <w:tc>
          <w:tcPr>
            <w:tcW w:w="625" w:type="pct"/>
          </w:tcPr>
          <w:p w14:paraId="10E9FD99"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7BB288A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0F89FD43" w14:textId="77777777" w:rsidTr="003F4895">
        <w:tc>
          <w:tcPr>
            <w:tcW w:w="167" w:type="pct"/>
          </w:tcPr>
          <w:p w14:paraId="61E729CD" w14:textId="11941774"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5</w:t>
            </w:r>
          </w:p>
        </w:tc>
        <w:tc>
          <w:tcPr>
            <w:tcW w:w="518" w:type="pct"/>
            <w:tcMar>
              <w:top w:w="43" w:type="dxa"/>
              <w:left w:w="115" w:type="dxa"/>
              <w:bottom w:w="43" w:type="dxa"/>
              <w:right w:w="115" w:type="dxa"/>
            </w:tcMar>
          </w:tcPr>
          <w:p w14:paraId="7C3B91E8" w14:textId="79547482"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work ethic.</w:t>
            </w:r>
          </w:p>
        </w:tc>
        <w:tc>
          <w:tcPr>
            <w:tcW w:w="1131" w:type="pct"/>
          </w:tcPr>
          <w:p w14:paraId="3806A859"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72752164"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defining </w:t>
            </w:r>
            <w:r w:rsidRPr="003F4895">
              <w:rPr>
                <w:rFonts w:ascii="Times New Roman" w:eastAsia="Times New Roman" w:hAnsi="Times New Roman" w:cs="Times New Roman"/>
                <w:i/>
                <w:iCs/>
                <w:sz w:val="24"/>
                <w:szCs w:val="24"/>
              </w:rPr>
              <w:t xml:space="preserve">work </w:t>
            </w:r>
            <w:proofErr w:type="gramStart"/>
            <w:r w:rsidRPr="003F4895">
              <w:rPr>
                <w:rFonts w:ascii="Times New Roman" w:eastAsia="Times New Roman" w:hAnsi="Times New Roman" w:cs="Times New Roman"/>
                <w:i/>
                <w:iCs/>
                <w:sz w:val="24"/>
                <w:szCs w:val="24"/>
              </w:rPr>
              <w:t>ethic</w:t>
            </w:r>
            <w:proofErr w:type="gramEnd"/>
          </w:p>
          <w:p w14:paraId="128EE8F9"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recognizing the importance of having a strong work ethic</w:t>
            </w:r>
          </w:p>
          <w:p w14:paraId="0F8C64D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demonstrating diligence (e.g., working with persistence to accomplish a task)</w:t>
            </w:r>
          </w:p>
          <w:p w14:paraId="1804369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maintaining dependability (e.g., being reliable)</w:t>
            </w:r>
          </w:p>
          <w:p w14:paraId="2D107320"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accounting for one’s decisions and actions</w:t>
            </w:r>
          </w:p>
          <w:p w14:paraId="14597BD4" w14:textId="7146329C"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accepting the consequences of decisions and actions.</w:t>
            </w:r>
          </w:p>
        </w:tc>
        <w:tc>
          <w:tcPr>
            <w:tcW w:w="1454" w:type="pct"/>
          </w:tcPr>
          <w:p w14:paraId="3A62C453"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difference between responsibility and accountability?</w:t>
            </w:r>
          </w:p>
          <w:p w14:paraId="7A128A34"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consequences of not being prepared for a school or workplace assignment?</w:t>
            </w:r>
          </w:p>
          <w:p w14:paraId="344CD5DE"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are some examples of positive work </w:t>
            </w:r>
            <w:proofErr w:type="gramStart"/>
            <w:r w:rsidRPr="003F4895">
              <w:rPr>
                <w:rFonts w:ascii="Times New Roman" w:eastAsia="Times New Roman" w:hAnsi="Times New Roman" w:cs="Times New Roman"/>
                <w:sz w:val="24"/>
                <w:szCs w:val="24"/>
              </w:rPr>
              <w:t>ethic</w:t>
            </w:r>
            <w:proofErr w:type="gramEnd"/>
            <w:r w:rsidRPr="003F4895">
              <w:rPr>
                <w:rFonts w:ascii="Times New Roman" w:eastAsia="Times New Roman" w:hAnsi="Times New Roman" w:cs="Times New Roman"/>
                <w:sz w:val="24"/>
                <w:szCs w:val="24"/>
              </w:rPr>
              <w:t>?</w:t>
            </w:r>
          </w:p>
          <w:p w14:paraId="61AC75A1"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is a positive work ethic valued by teachers and employers?</w:t>
            </w:r>
          </w:p>
          <w:p w14:paraId="47F021F2" w14:textId="5E4D9726"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the consequences of having a poor work ethic?</w:t>
            </w:r>
          </w:p>
        </w:tc>
        <w:tc>
          <w:tcPr>
            <w:tcW w:w="553" w:type="pct"/>
          </w:tcPr>
          <w:p w14:paraId="6F8DE81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10.C, 11.C, 12.C</w:t>
            </w:r>
          </w:p>
          <w:p w14:paraId="320E221A" w14:textId="77777777" w:rsidR="003F4895" w:rsidRPr="003F4895" w:rsidRDefault="003F4895" w:rsidP="003F4895">
            <w:pPr>
              <w:rPr>
                <w:rFonts w:ascii="Times New Roman" w:eastAsia="Times New Roman" w:hAnsi="Times New Roman" w:cs="Times New Roman"/>
                <w:sz w:val="24"/>
                <w:szCs w:val="24"/>
              </w:rPr>
            </w:pPr>
          </w:p>
          <w:p w14:paraId="633F02F4"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GOVT.5, Skills VUS, Skills WHI, Skills WHII</w:t>
            </w:r>
          </w:p>
          <w:p w14:paraId="03613DBC" w14:textId="77777777" w:rsidR="003F4895" w:rsidRPr="003F4895" w:rsidRDefault="003F4895" w:rsidP="003F4895">
            <w:pPr>
              <w:rPr>
                <w:rFonts w:ascii="Times New Roman" w:eastAsia="Times New Roman" w:hAnsi="Times New Roman" w:cs="Times New Roman"/>
                <w:sz w:val="24"/>
                <w:szCs w:val="24"/>
              </w:rPr>
            </w:pPr>
          </w:p>
          <w:p w14:paraId="6253280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2B32F8E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5D83420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64316D66" w14:textId="77777777" w:rsidTr="003F4895">
        <w:tc>
          <w:tcPr>
            <w:tcW w:w="167" w:type="pct"/>
            <w:shd w:val="clear" w:color="auto" w:fill="D0CECE" w:themeFill="background2" w:themeFillShade="E6"/>
          </w:tcPr>
          <w:p w14:paraId="3BC5B59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D0CECE" w:themeFill="background2" w:themeFillShade="E6"/>
            <w:tcMar>
              <w:top w:w="43" w:type="dxa"/>
              <w:left w:w="115" w:type="dxa"/>
              <w:bottom w:w="43" w:type="dxa"/>
              <w:right w:w="115" w:type="dxa"/>
            </w:tcMar>
          </w:tcPr>
          <w:p w14:paraId="2AD3B81F" w14:textId="448A08C6"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hAnsi="Times New Roman" w:cs="Times New Roman"/>
                <w:b/>
                <w:bCs/>
                <w:sz w:val="24"/>
                <w:szCs w:val="24"/>
              </w:rPr>
              <w:t>Demonstrating Interpersonal Skills</w:t>
            </w:r>
          </w:p>
        </w:tc>
        <w:tc>
          <w:tcPr>
            <w:tcW w:w="1131" w:type="pct"/>
            <w:shd w:val="clear" w:color="auto" w:fill="D0CECE" w:themeFill="background2" w:themeFillShade="E6"/>
          </w:tcPr>
          <w:p w14:paraId="174B506F"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D0CECE" w:themeFill="background2" w:themeFillShade="E6"/>
          </w:tcPr>
          <w:p w14:paraId="3F597DA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D0CECE" w:themeFill="background2" w:themeFillShade="E6"/>
          </w:tcPr>
          <w:p w14:paraId="6735520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03985D1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D0CECE" w:themeFill="background2" w:themeFillShade="E6"/>
          </w:tcPr>
          <w:p w14:paraId="07370116"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46D60A34" w14:textId="77777777" w:rsidTr="003F4895">
        <w:tc>
          <w:tcPr>
            <w:tcW w:w="167" w:type="pct"/>
          </w:tcPr>
          <w:p w14:paraId="573EDC09" w14:textId="7E7F6599"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6</w:t>
            </w:r>
          </w:p>
        </w:tc>
        <w:tc>
          <w:tcPr>
            <w:tcW w:w="518" w:type="pct"/>
            <w:tcMar>
              <w:top w:w="43" w:type="dxa"/>
              <w:left w:w="115" w:type="dxa"/>
              <w:bottom w:w="43" w:type="dxa"/>
              <w:right w:w="115" w:type="dxa"/>
            </w:tcMar>
          </w:tcPr>
          <w:p w14:paraId="218C3A62" w14:textId="78699E55"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conflict-resolution skills.</w:t>
            </w:r>
          </w:p>
        </w:tc>
        <w:tc>
          <w:tcPr>
            <w:tcW w:w="1131" w:type="pct"/>
          </w:tcPr>
          <w:p w14:paraId="1BA897C6" w14:textId="06EC178C"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454" w:type="pct"/>
          </w:tcPr>
          <w:p w14:paraId="2A50024B"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an example of an appropriate approach to address a workplace conflict?</w:t>
            </w:r>
          </w:p>
          <w:p w14:paraId="5A74C612"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4CDF7DAD"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can one maintain a good working relationship with a colleague one does not like?</w:t>
            </w:r>
          </w:p>
          <w:p w14:paraId="5859CD60"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might one approach a supervisor with whom one disagrees?</w:t>
            </w:r>
          </w:p>
          <w:p w14:paraId="2DD33610" w14:textId="4316AF8F"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do personality issues affect workflow?</w:t>
            </w:r>
          </w:p>
        </w:tc>
        <w:tc>
          <w:tcPr>
            <w:tcW w:w="553" w:type="pct"/>
          </w:tcPr>
          <w:p w14:paraId="6937306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10.C, 11.C, 12.C</w:t>
            </w:r>
          </w:p>
          <w:p w14:paraId="05494321" w14:textId="77777777" w:rsidR="003F4895" w:rsidRPr="003F4895" w:rsidRDefault="003F4895" w:rsidP="003F4895">
            <w:pPr>
              <w:rPr>
                <w:rFonts w:ascii="Times New Roman" w:eastAsia="Times New Roman" w:hAnsi="Times New Roman" w:cs="Times New Roman"/>
                <w:sz w:val="24"/>
                <w:szCs w:val="24"/>
              </w:rPr>
            </w:pPr>
          </w:p>
          <w:p w14:paraId="1ACDC0F5" w14:textId="66A0FCB0"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w:t>
            </w:r>
          </w:p>
        </w:tc>
        <w:tc>
          <w:tcPr>
            <w:tcW w:w="625" w:type="pct"/>
          </w:tcPr>
          <w:p w14:paraId="627032DF"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055C73E0"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017668FA" w14:textId="77777777" w:rsidTr="003F4895">
        <w:tc>
          <w:tcPr>
            <w:tcW w:w="167" w:type="pct"/>
          </w:tcPr>
          <w:p w14:paraId="1C523EB7" w14:textId="490AD284"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7</w:t>
            </w:r>
          </w:p>
        </w:tc>
        <w:tc>
          <w:tcPr>
            <w:tcW w:w="518" w:type="pct"/>
            <w:tcMar>
              <w:top w:w="43" w:type="dxa"/>
              <w:left w:w="115" w:type="dxa"/>
              <w:bottom w:w="43" w:type="dxa"/>
              <w:right w:w="115" w:type="dxa"/>
            </w:tcMar>
          </w:tcPr>
          <w:p w14:paraId="1A3CB372" w14:textId="3F3ADEFB"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listening and speaking skills.</w:t>
            </w:r>
          </w:p>
        </w:tc>
        <w:tc>
          <w:tcPr>
            <w:tcW w:w="1131" w:type="pct"/>
          </w:tcPr>
          <w:p w14:paraId="50891288"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3598D2F5"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defining </w:t>
            </w:r>
            <w:r w:rsidRPr="003F4895">
              <w:rPr>
                <w:rFonts w:ascii="Times New Roman" w:eastAsia="Times New Roman" w:hAnsi="Times New Roman" w:cs="Times New Roman"/>
                <w:i/>
                <w:iCs/>
                <w:sz w:val="24"/>
                <w:szCs w:val="24"/>
              </w:rPr>
              <w:t>nonverbal cues</w:t>
            </w:r>
          </w:p>
          <w:p w14:paraId="42E1DBE4"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employing active listening techniques (e.g., asking clarifying questions, paraphrasing what was said)</w:t>
            </w:r>
          </w:p>
          <w:p w14:paraId="61CD2A66"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exhibiting public speaking skills (e.g., making presentations)</w:t>
            </w:r>
          </w:p>
          <w:p w14:paraId="25BCE266" w14:textId="050311C3"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454" w:type="pct"/>
          </w:tcPr>
          <w:p w14:paraId="45C3A4BC"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it important to use active listening techniques?</w:t>
            </w:r>
          </w:p>
          <w:p w14:paraId="7D938813"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paraphrasing? How can paraphrasing help achieve clarity?</w:t>
            </w:r>
          </w:p>
          <w:p w14:paraId="40FE3D40"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some ways that one can improve public speaking skills?</w:t>
            </w:r>
          </w:p>
          <w:p w14:paraId="5A462F8E" w14:textId="1E626D0D"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is it important to know one’s audience when delivering a presentation?</w:t>
            </w:r>
          </w:p>
        </w:tc>
        <w:tc>
          <w:tcPr>
            <w:tcW w:w="553" w:type="pct"/>
          </w:tcPr>
          <w:p w14:paraId="2E7EF54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10.C, 11.C, 12.C</w:t>
            </w:r>
          </w:p>
          <w:p w14:paraId="5794E43C" w14:textId="77777777" w:rsidR="003F4895" w:rsidRPr="003F4895" w:rsidRDefault="003F4895" w:rsidP="003F4895">
            <w:pPr>
              <w:rPr>
                <w:rFonts w:ascii="Times New Roman" w:eastAsia="Times New Roman" w:hAnsi="Times New Roman" w:cs="Times New Roman"/>
                <w:sz w:val="24"/>
                <w:szCs w:val="24"/>
              </w:rPr>
            </w:pPr>
          </w:p>
          <w:p w14:paraId="519B45E2" w14:textId="0604AF29"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tc>
        <w:tc>
          <w:tcPr>
            <w:tcW w:w="625" w:type="pct"/>
          </w:tcPr>
          <w:p w14:paraId="4CD4CD2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1ACE8FF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375E579B" w14:textId="77777777" w:rsidTr="003F4895">
        <w:tc>
          <w:tcPr>
            <w:tcW w:w="167" w:type="pct"/>
          </w:tcPr>
          <w:p w14:paraId="36A5FBAA" w14:textId="7CC077CE"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8</w:t>
            </w:r>
          </w:p>
        </w:tc>
        <w:tc>
          <w:tcPr>
            <w:tcW w:w="518" w:type="pct"/>
            <w:tcMar>
              <w:top w:w="43" w:type="dxa"/>
              <w:left w:w="115" w:type="dxa"/>
              <w:bottom w:w="43" w:type="dxa"/>
              <w:right w:w="115" w:type="dxa"/>
            </w:tcMar>
          </w:tcPr>
          <w:p w14:paraId="18B46F1F" w14:textId="7EC117B6"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respect for diversity.</w:t>
            </w:r>
          </w:p>
        </w:tc>
        <w:tc>
          <w:tcPr>
            <w:tcW w:w="1131" w:type="pct"/>
          </w:tcPr>
          <w:p w14:paraId="50B7A750"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309A8E31"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defining </w:t>
            </w:r>
            <w:r w:rsidRPr="003F4895">
              <w:rPr>
                <w:rFonts w:ascii="Times New Roman" w:eastAsia="Times New Roman" w:hAnsi="Times New Roman" w:cs="Times New Roman"/>
                <w:i/>
                <w:iCs/>
                <w:sz w:val="24"/>
                <w:szCs w:val="24"/>
              </w:rPr>
              <w:t>diversity </w:t>
            </w:r>
            <w:r w:rsidRPr="003F4895">
              <w:rPr>
                <w:rFonts w:ascii="Times New Roman" w:eastAsia="Times New Roman" w:hAnsi="Times New Roman" w:cs="Times New Roman"/>
                <w:sz w:val="24"/>
                <w:szCs w:val="24"/>
              </w:rPr>
              <w:t>and discussing its importance</w:t>
            </w:r>
          </w:p>
          <w:p w14:paraId="344DB762"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identifying individual differences (e.g., age, gender, ethnicity, culture, race, viewpoints, socioeconomic status, and ability)</w:t>
            </w:r>
          </w:p>
          <w:p w14:paraId="2480EC51"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showing respect for and valuing individual differences in the workplace</w:t>
            </w:r>
          </w:p>
          <w:p w14:paraId="14B0706A"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being self-aware and mindful of one’s own bias</w:t>
            </w:r>
          </w:p>
          <w:p w14:paraId="5D17A657" w14:textId="3AB3898B"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collaborating with people of diverse backgrounds, viewpoints, and experiences.</w:t>
            </w:r>
          </w:p>
        </w:tc>
        <w:tc>
          <w:tcPr>
            <w:tcW w:w="1454" w:type="pct"/>
          </w:tcPr>
          <w:p w14:paraId="2750B885"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 xml:space="preserve">What is </w:t>
            </w:r>
            <w:r w:rsidRPr="003F4895">
              <w:rPr>
                <w:rFonts w:ascii="Times New Roman" w:eastAsia="Times New Roman" w:hAnsi="Times New Roman" w:cs="Times New Roman"/>
                <w:i/>
                <w:iCs/>
                <w:sz w:val="24"/>
                <w:szCs w:val="24"/>
              </w:rPr>
              <w:t>bias</w:t>
            </w:r>
            <w:r w:rsidRPr="003F4895">
              <w:rPr>
                <w:rFonts w:ascii="Times New Roman" w:eastAsia="Times New Roman" w:hAnsi="Times New Roman" w:cs="Times New Roman"/>
                <w:sz w:val="24"/>
                <w:szCs w:val="24"/>
              </w:rPr>
              <w:t>? What are different forms of workplace bias?</w:t>
            </w:r>
          </w:p>
          <w:p w14:paraId="5EC38CA3"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difference between sympathy and empathy?</w:t>
            </w:r>
          </w:p>
          <w:p w14:paraId="0EF721E5"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is having respect for diversity different from being aware of diversity?</w:t>
            </w:r>
          </w:p>
          <w:p w14:paraId="39DC13BA"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one bridge generation gaps in the workplace?</w:t>
            </w:r>
          </w:p>
          <w:p w14:paraId="2EFC7460"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Why is collaboration with people of diverse backgrounds, viewpoints, and experiences important?</w:t>
            </w:r>
          </w:p>
          <w:p w14:paraId="6F554CA4" w14:textId="47F577A9"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553" w:type="pct"/>
          </w:tcPr>
          <w:p w14:paraId="578F5CCE"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lastRenderedPageBreak/>
              <w:t>English:</w:t>
            </w:r>
            <w:r w:rsidRPr="003F4895">
              <w:rPr>
                <w:rFonts w:ascii="Times New Roman" w:eastAsia="Times New Roman" w:hAnsi="Times New Roman" w:cs="Times New Roman"/>
                <w:sz w:val="24"/>
                <w:szCs w:val="24"/>
              </w:rPr>
              <w:t xml:space="preserve"> 9.C, 10.C, 11.C, 12.C</w:t>
            </w:r>
          </w:p>
          <w:p w14:paraId="31E8383C" w14:textId="77777777" w:rsidR="003F4895" w:rsidRPr="003F4895" w:rsidRDefault="003F4895" w:rsidP="003F4895">
            <w:pPr>
              <w:rPr>
                <w:rFonts w:ascii="Times New Roman" w:eastAsia="Times New Roman" w:hAnsi="Times New Roman" w:cs="Times New Roman"/>
                <w:sz w:val="24"/>
                <w:szCs w:val="24"/>
              </w:rPr>
            </w:pPr>
          </w:p>
          <w:p w14:paraId="366A2524" w14:textId="34C210C4"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GOVT.5, Skills VUS, VUS.16, Skills WHI, Skills WHII</w:t>
            </w:r>
          </w:p>
        </w:tc>
        <w:tc>
          <w:tcPr>
            <w:tcW w:w="625" w:type="pct"/>
          </w:tcPr>
          <w:p w14:paraId="211FAFC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57A6DC4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2C0C217D" w14:textId="77777777" w:rsidTr="003F4895">
        <w:tc>
          <w:tcPr>
            <w:tcW w:w="167" w:type="pct"/>
          </w:tcPr>
          <w:p w14:paraId="3953A2C9" w14:textId="140A072C"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9</w:t>
            </w:r>
          </w:p>
        </w:tc>
        <w:tc>
          <w:tcPr>
            <w:tcW w:w="518" w:type="pct"/>
            <w:tcMar>
              <w:top w:w="43" w:type="dxa"/>
              <w:left w:w="115" w:type="dxa"/>
              <w:bottom w:w="43" w:type="dxa"/>
              <w:right w:w="115" w:type="dxa"/>
            </w:tcMar>
          </w:tcPr>
          <w:p w14:paraId="5898CBD0" w14:textId="5FC1DFE6"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customer service skills.</w:t>
            </w:r>
          </w:p>
        </w:tc>
        <w:tc>
          <w:tcPr>
            <w:tcW w:w="1131" w:type="pct"/>
          </w:tcPr>
          <w:p w14:paraId="2BB76E3F"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370D2BBF"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defining </w:t>
            </w:r>
            <w:r w:rsidRPr="003F4895">
              <w:rPr>
                <w:rFonts w:ascii="Times New Roman" w:eastAsia="Times New Roman" w:hAnsi="Times New Roman" w:cs="Times New Roman"/>
                <w:i/>
                <w:iCs/>
                <w:sz w:val="24"/>
                <w:szCs w:val="24"/>
              </w:rPr>
              <w:t>customer service </w:t>
            </w:r>
            <w:r w:rsidRPr="003F4895">
              <w:rPr>
                <w:rFonts w:ascii="Times New Roman" w:eastAsia="Times New Roman" w:hAnsi="Times New Roman" w:cs="Times New Roman"/>
                <w:sz w:val="24"/>
                <w:szCs w:val="24"/>
              </w:rPr>
              <w:t>(e.g., </w:t>
            </w:r>
            <w:r w:rsidRPr="003F4895">
              <w:rPr>
                <w:rFonts w:ascii="Times New Roman" w:eastAsia="Times New Roman" w:hAnsi="Times New Roman" w:cs="Times New Roman"/>
                <w:i/>
                <w:iCs/>
                <w:sz w:val="24"/>
                <w:szCs w:val="24"/>
              </w:rPr>
              <w:t>internal customer service</w:t>
            </w:r>
            <w:r w:rsidRPr="003F4895">
              <w:rPr>
                <w:rFonts w:ascii="Times New Roman" w:eastAsia="Times New Roman" w:hAnsi="Times New Roman" w:cs="Times New Roman"/>
                <w:sz w:val="24"/>
                <w:szCs w:val="24"/>
              </w:rPr>
              <w:t>; </w:t>
            </w:r>
            <w:r w:rsidRPr="003F4895">
              <w:rPr>
                <w:rFonts w:ascii="Times New Roman" w:eastAsia="Times New Roman" w:hAnsi="Times New Roman" w:cs="Times New Roman"/>
                <w:i/>
                <w:iCs/>
                <w:sz w:val="24"/>
                <w:szCs w:val="24"/>
              </w:rPr>
              <w:t>external customer service</w:t>
            </w:r>
            <w:r w:rsidRPr="003F4895">
              <w:rPr>
                <w:rFonts w:ascii="Times New Roman" w:eastAsia="Times New Roman" w:hAnsi="Times New Roman" w:cs="Times New Roman"/>
                <w:sz w:val="24"/>
                <w:szCs w:val="24"/>
              </w:rPr>
              <w:t>)</w:t>
            </w:r>
          </w:p>
          <w:p w14:paraId="0F541575"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identifying the benefits of providing helpful, courteous, and knowledgeable customer service</w:t>
            </w:r>
          </w:p>
          <w:p w14:paraId="27C7DF87"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prioritizing customer service (both within an organization and to external customers and stakeholders)</w:t>
            </w:r>
          </w:p>
          <w:p w14:paraId="31778F21"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anticipating needs of customers and coworkers</w:t>
            </w:r>
          </w:p>
          <w:p w14:paraId="78CFDFBF" w14:textId="1F12DB66"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demonstrating how to provide helpful, courteous, and knowledgeable service to address customer and/or coworker needs.</w:t>
            </w:r>
          </w:p>
        </w:tc>
        <w:tc>
          <w:tcPr>
            <w:tcW w:w="1454" w:type="pct"/>
          </w:tcPr>
          <w:p w14:paraId="18BC4B66"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internal customer service influence organizational productivity?</w:t>
            </w:r>
          </w:p>
          <w:p w14:paraId="0AA54F2A"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an example of a time when a customer service representative anticipated and addressed a customer’s needs?</w:t>
            </w:r>
          </w:p>
          <w:p w14:paraId="02DAC033"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it important to receive helpful, courteous, and knowledgeable service?</w:t>
            </w:r>
          </w:p>
          <w:p w14:paraId="4248E59F"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is soliciting feedback important?</w:t>
            </w:r>
          </w:p>
          <w:p w14:paraId="59C7A5E2" w14:textId="4C49B245"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is cultivating relationships important?</w:t>
            </w:r>
          </w:p>
        </w:tc>
        <w:tc>
          <w:tcPr>
            <w:tcW w:w="553" w:type="pct"/>
          </w:tcPr>
          <w:p w14:paraId="09CA226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9.DSR, 9.RI, 9.W, 10.C, 10.DSR, 10.RI, 10.W, 11.C, 11.DSR, 11.RI, 11.W, 12.C, 12.DSR, 12.RI, 12.W</w:t>
            </w:r>
          </w:p>
          <w:p w14:paraId="2A96E3B2" w14:textId="77777777" w:rsidR="003F4895" w:rsidRPr="003F4895" w:rsidRDefault="003F4895" w:rsidP="003F4895">
            <w:pPr>
              <w:rPr>
                <w:rFonts w:ascii="Times New Roman" w:eastAsia="Times New Roman" w:hAnsi="Times New Roman" w:cs="Times New Roman"/>
                <w:sz w:val="24"/>
                <w:szCs w:val="24"/>
              </w:rPr>
            </w:pPr>
          </w:p>
          <w:p w14:paraId="5B33C6E9" w14:textId="79A9FD6D"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GOVT.5, Skills VUS, Skills WHI, Skills WHII</w:t>
            </w:r>
          </w:p>
        </w:tc>
        <w:tc>
          <w:tcPr>
            <w:tcW w:w="625" w:type="pct"/>
          </w:tcPr>
          <w:p w14:paraId="6C62C37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23F2935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790F05E2" w14:textId="77777777" w:rsidTr="003F4895">
        <w:tc>
          <w:tcPr>
            <w:tcW w:w="167" w:type="pct"/>
          </w:tcPr>
          <w:p w14:paraId="686D95EB" w14:textId="096C2FAB"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10</w:t>
            </w:r>
          </w:p>
        </w:tc>
        <w:tc>
          <w:tcPr>
            <w:tcW w:w="518" w:type="pct"/>
            <w:tcMar>
              <w:top w:w="43" w:type="dxa"/>
              <w:left w:w="115" w:type="dxa"/>
              <w:bottom w:w="43" w:type="dxa"/>
              <w:right w:w="115" w:type="dxa"/>
            </w:tcMar>
          </w:tcPr>
          <w:p w14:paraId="4F1D4C96" w14:textId="166D6A59"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Collaborate with team members.</w:t>
            </w:r>
          </w:p>
        </w:tc>
        <w:tc>
          <w:tcPr>
            <w:tcW w:w="1131" w:type="pct"/>
          </w:tcPr>
          <w:p w14:paraId="7E9586C9"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Collaboration should include</w:t>
            </w:r>
          </w:p>
          <w:p w14:paraId="4960BE89" w14:textId="77777777" w:rsidR="003F4895" w:rsidRPr="003F4895" w:rsidRDefault="003F4895" w:rsidP="003F4895">
            <w:pPr>
              <w:pStyle w:val="ListParagraph"/>
              <w:numPr>
                <w:ilvl w:val="0"/>
                <w:numId w:val="77"/>
              </w:numPr>
              <w:suppressAutoHyphens/>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defining </w:t>
            </w:r>
            <w:r w:rsidRPr="003F4895">
              <w:rPr>
                <w:rFonts w:ascii="Times New Roman" w:eastAsia="Times New Roman" w:hAnsi="Times New Roman" w:cs="Times New Roman"/>
                <w:i/>
                <w:iCs/>
                <w:sz w:val="24"/>
                <w:szCs w:val="24"/>
              </w:rPr>
              <w:t>collaboration </w:t>
            </w:r>
            <w:r w:rsidRPr="003F4895">
              <w:rPr>
                <w:rFonts w:ascii="Times New Roman" w:eastAsia="Times New Roman" w:hAnsi="Times New Roman" w:cs="Times New Roman"/>
                <w:sz w:val="24"/>
                <w:szCs w:val="24"/>
              </w:rPr>
              <w:t>and </w:t>
            </w:r>
            <w:r w:rsidRPr="003F4895">
              <w:rPr>
                <w:rFonts w:ascii="Times New Roman" w:eastAsia="Times New Roman" w:hAnsi="Times New Roman" w:cs="Times New Roman"/>
                <w:i/>
                <w:iCs/>
                <w:sz w:val="24"/>
                <w:szCs w:val="24"/>
              </w:rPr>
              <w:t>teamwork</w:t>
            </w:r>
          </w:p>
          <w:p w14:paraId="1F7A6EC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discussing the benefits of teamwork</w:t>
            </w:r>
          </w:p>
          <w:p w14:paraId="36F990E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establishing expectations, roles, and goals</w:t>
            </w:r>
          </w:p>
          <w:p w14:paraId="5124BD3E"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contributing to the success of the team by sharing responsibility</w:t>
            </w:r>
          </w:p>
          <w:p w14:paraId="320FE5C4" w14:textId="6019998E"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respecting the thoughts, opinions, and contributions of other team members.</w:t>
            </w:r>
          </w:p>
        </w:tc>
        <w:tc>
          <w:tcPr>
            <w:tcW w:w="1454" w:type="pct"/>
          </w:tcPr>
          <w:p w14:paraId="70C36C7A"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What are some benefits of collaborating to accomplish a goal?</w:t>
            </w:r>
          </w:p>
          <w:p w14:paraId="14258773"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expectations and roles might a group set as they begin collaborating?</w:t>
            </w:r>
          </w:p>
          <w:p w14:paraId="7EC9F574"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does sharing responsibility mean?</w:t>
            </w:r>
          </w:p>
          <w:p w14:paraId="3E61762E"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and when should one appropriately ask for help?</w:t>
            </w:r>
          </w:p>
          <w:p w14:paraId="26EE70CA" w14:textId="15B0E582"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is it important to respect the thoughts, contributions, and opinions of other team members?</w:t>
            </w:r>
          </w:p>
        </w:tc>
        <w:tc>
          <w:tcPr>
            <w:tcW w:w="553" w:type="pct"/>
          </w:tcPr>
          <w:p w14:paraId="182699A3"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10.C, 11.C, 12.C</w:t>
            </w:r>
          </w:p>
          <w:p w14:paraId="1BE0C0EF" w14:textId="77777777" w:rsidR="003F4895" w:rsidRPr="003F4895" w:rsidRDefault="003F4895" w:rsidP="003F4895">
            <w:pPr>
              <w:rPr>
                <w:rFonts w:ascii="Times New Roman" w:eastAsia="Times New Roman" w:hAnsi="Times New Roman" w:cs="Times New Roman"/>
                <w:sz w:val="24"/>
                <w:szCs w:val="24"/>
              </w:rPr>
            </w:pPr>
          </w:p>
          <w:p w14:paraId="2469AE08" w14:textId="18564594"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GOVT.5, Skills VUS, Skills WHI, Skills WHII</w:t>
            </w:r>
          </w:p>
        </w:tc>
        <w:tc>
          <w:tcPr>
            <w:tcW w:w="625" w:type="pct"/>
          </w:tcPr>
          <w:p w14:paraId="054628A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6F931810"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5E9246FC" w14:textId="77777777" w:rsidTr="003F4895">
        <w:tc>
          <w:tcPr>
            <w:tcW w:w="167" w:type="pct"/>
            <w:shd w:val="clear" w:color="auto" w:fill="D0CECE" w:themeFill="background2" w:themeFillShade="E6"/>
          </w:tcPr>
          <w:p w14:paraId="5061BAD8"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D0CECE" w:themeFill="background2" w:themeFillShade="E6"/>
            <w:tcMar>
              <w:top w:w="43" w:type="dxa"/>
              <w:left w:w="115" w:type="dxa"/>
              <w:bottom w:w="43" w:type="dxa"/>
              <w:right w:w="115" w:type="dxa"/>
            </w:tcMar>
          </w:tcPr>
          <w:p w14:paraId="5049C12A" w14:textId="40B7ED72"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hAnsi="Times New Roman" w:cs="Times New Roman"/>
                <w:b/>
                <w:bCs/>
                <w:sz w:val="24"/>
                <w:szCs w:val="24"/>
              </w:rPr>
              <w:t>Demonstrating Professional Competencies</w:t>
            </w:r>
          </w:p>
        </w:tc>
        <w:tc>
          <w:tcPr>
            <w:tcW w:w="1131" w:type="pct"/>
            <w:shd w:val="clear" w:color="auto" w:fill="D0CECE" w:themeFill="background2" w:themeFillShade="E6"/>
          </w:tcPr>
          <w:p w14:paraId="38845A26"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D0CECE" w:themeFill="background2" w:themeFillShade="E6"/>
          </w:tcPr>
          <w:p w14:paraId="4883413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D0CECE" w:themeFill="background2" w:themeFillShade="E6"/>
          </w:tcPr>
          <w:p w14:paraId="6E6AAE6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0DB19F2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D0CECE" w:themeFill="background2" w:themeFillShade="E6"/>
          </w:tcPr>
          <w:p w14:paraId="723461A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195AE35F" w14:textId="77777777" w:rsidTr="003F4895">
        <w:tc>
          <w:tcPr>
            <w:tcW w:w="167" w:type="pct"/>
          </w:tcPr>
          <w:p w14:paraId="2CBA2829" w14:textId="6B1D0E78"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11</w:t>
            </w:r>
          </w:p>
        </w:tc>
        <w:tc>
          <w:tcPr>
            <w:tcW w:w="518" w:type="pct"/>
            <w:tcMar>
              <w:top w:w="43" w:type="dxa"/>
              <w:left w:w="115" w:type="dxa"/>
              <w:bottom w:w="43" w:type="dxa"/>
              <w:right w:w="115" w:type="dxa"/>
            </w:tcMar>
          </w:tcPr>
          <w:p w14:paraId="7CA374F9" w14:textId="54C10C8D"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big-picture thinking.</w:t>
            </w:r>
          </w:p>
        </w:tc>
        <w:tc>
          <w:tcPr>
            <w:tcW w:w="1131" w:type="pct"/>
          </w:tcPr>
          <w:p w14:paraId="0D0B59EA"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4FA2B6F2"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defining </w:t>
            </w:r>
            <w:r w:rsidRPr="003F4895">
              <w:rPr>
                <w:rFonts w:ascii="Times New Roman" w:eastAsia="Times New Roman" w:hAnsi="Times New Roman" w:cs="Times New Roman"/>
                <w:i/>
                <w:iCs/>
                <w:sz w:val="24"/>
                <w:szCs w:val="24"/>
              </w:rPr>
              <w:t>big-picture thinking </w:t>
            </w:r>
            <w:r w:rsidRPr="003F4895">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25CB6A9F" w14:textId="59C0AC66"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454" w:type="pct"/>
          </w:tcPr>
          <w:p w14:paraId="72EE569D"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it important to understand where one fits within the family, school, workplace, and the community?</w:t>
            </w:r>
          </w:p>
          <w:p w14:paraId="3C7DCAC8"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might a person’s actions affect the school, community, and workplace?</w:t>
            </w:r>
          </w:p>
          <w:p w14:paraId="45ECCF29"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do an organization’s vision and mission statements help people understand the organization’s big picture?</w:t>
            </w:r>
          </w:p>
          <w:p w14:paraId="07C61A7A" w14:textId="37F82694"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can knowledge of the big picture of an industry help with career planning?</w:t>
            </w:r>
          </w:p>
        </w:tc>
        <w:tc>
          <w:tcPr>
            <w:tcW w:w="553" w:type="pct"/>
          </w:tcPr>
          <w:p w14:paraId="165656B1"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9.DSR, 9.RI, 10.C, 10.DSR, 10.RI, 11.C, 11.DSR, 11.RI, 12.C, 12.DSR, 12.RI</w:t>
            </w:r>
          </w:p>
          <w:p w14:paraId="09487203" w14:textId="77777777" w:rsidR="003F4895" w:rsidRPr="003F4895" w:rsidRDefault="003F4895" w:rsidP="003F4895">
            <w:pPr>
              <w:rPr>
                <w:rFonts w:ascii="Times New Roman" w:eastAsia="Times New Roman" w:hAnsi="Times New Roman" w:cs="Times New Roman"/>
                <w:sz w:val="24"/>
                <w:szCs w:val="24"/>
              </w:rPr>
            </w:pPr>
          </w:p>
          <w:p w14:paraId="55F25D16" w14:textId="3B4A88EC"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GOVT.14, Skills VUS, Skills WHI, Skills WHII</w:t>
            </w:r>
          </w:p>
        </w:tc>
        <w:tc>
          <w:tcPr>
            <w:tcW w:w="625" w:type="pct"/>
          </w:tcPr>
          <w:p w14:paraId="4DE9F99F"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241A206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00F0D04B" w14:textId="77777777" w:rsidTr="003F4895">
        <w:tc>
          <w:tcPr>
            <w:tcW w:w="167" w:type="pct"/>
          </w:tcPr>
          <w:p w14:paraId="4ED16AF5" w14:textId="3573A98A"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12</w:t>
            </w:r>
          </w:p>
        </w:tc>
        <w:tc>
          <w:tcPr>
            <w:tcW w:w="518" w:type="pct"/>
            <w:tcMar>
              <w:top w:w="43" w:type="dxa"/>
              <w:left w:w="115" w:type="dxa"/>
              <w:bottom w:w="43" w:type="dxa"/>
              <w:right w:w="115" w:type="dxa"/>
            </w:tcMar>
          </w:tcPr>
          <w:p w14:paraId="530122BA" w14:textId="313BEAE0"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career- and life-management skills.</w:t>
            </w:r>
          </w:p>
        </w:tc>
        <w:tc>
          <w:tcPr>
            <w:tcW w:w="1131" w:type="pct"/>
          </w:tcPr>
          <w:p w14:paraId="62AE61C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56E8DC7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3E5D9EC9"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6E9FFAC0"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managing personal growth and wellness (e.g., stress management, self-care, financial planning)</w:t>
            </w:r>
          </w:p>
          <w:p w14:paraId="6D9E1EB9" w14:textId="3E80CF5D"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setting goals (e.g., specific, measurable, attainable, realistic, time-bound [SMART] goals).</w:t>
            </w:r>
          </w:p>
        </w:tc>
        <w:tc>
          <w:tcPr>
            <w:tcW w:w="1454" w:type="pct"/>
          </w:tcPr>
          <w:p w14:paraId="3E4F783D"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Where can one find entry-level requirements for a specific career?</w:t>
            </w:r>
          </w:p>
          <w:p w14:paraId="09C48AFD"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it important to continuously update a career plan?</w:t>
            </w:r>
          </w:p>
          <w:p w14:paraId="5414C2AF"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difference between a short-term and long-term goal?</w:t>
            </w:r>
          </w:p>
          <w:p w14:paraId="71CC8E30"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is it important to create a personal financial plan?</w:t>
            </w:r>
          </w:p>
          <w:p w14:paraId="660D8149" w14:textId="70791FF9"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resources are available to assist with achieving personal education, career, financial, and health goals?</w:t>
            </w:r>
          </w:p>
        </w:tc>
        <w:tc>
          <w:tcPr>
            <w:tcW w:w="553" w:type="pct"/>
          </w:tcPr>
          <w:p w14:paraId="23D1197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9.W, 10.C, 10.W, 11.C, 11.W, 12.C, 12.W</w:t>
            </w:r>
          </w:p>
          <w:p w14:paraId="27CA67C2" w14:textId="77777777" w:rsidR="003F4895" w:rsidRPr="003F4895" w:rsidRDefault="003F4895" w:rsidP="003F4895">
            <w:pPr>
              <w:rPr>
                <w:rFonts w:ascii="Times New Roman" w:eastAsia="Times New Roman" w:hAnsi="Times New Roman" w:cs="Times New Roman"/>
                <w:sz w:val="24"/>
                <w:szCs w:val="24"/>
              </w:rPr>
            </w:pPr>
          </w:p>
          <w:p w14:paraId="1AFB578B"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p w14:paraId="375A2FB6" w14:textId="77777777" w:rsidR="003F4895" w:rsidRPr="003F4895" w:rsidRDefault="003F4895" w:rsidP="003F4895">
            <w:pPr>
              <w:rPr>
                <w:rFonts w:ascii="Times New Roman" w:eastAsia="Times New Roman" w:hAnsi="Times New Roman" w:cs="Times New Roman"/>
                <w:sz w:val="24"/>
                <w:szCs w:val="24"/>
              </w:rPr>
            </w:pPr>
          </w:p>
          <w:p w14:paraId="2F25C4E2"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56FED32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08F6D908"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545011BC" w14:textId="77777777" w:rsidTr="003F4895">
        <w:tc>
          <w:tcPr>
            <w:tcW w:w="167" w:type="pct"/>
          </w:tcPr>
          <w:p w14:paraId="31736C31" w14:textId="19E52625"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13</w:t>
            </w:r>
          </w:p>
        </w:tc>
        <w:tc>
          <w:tcPr>
            <w:tcW w:w="518" w:type="pct"/>
            <w:tcMar>
              <w:top w:w="43" w:type="dxa"/>
              <w:left w:w="115" w:type="dxa"/>
              <w:bottom w:w="43" w:type="dxa"/>
              <w:right w:w="115" w:type="dxa"/>
            </w:tcMar>
          </w:tcPr>
          <w:p w14:paraId="340A6E51" w14:textId="06F528CB"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continuous learning and adaptability.</w:t>
            </w:r>
          </w:p>
        </w:tc>
        <w:tc>
          <w:tcPr>
            <w:tcW w:w="1131" w:type="pct"/>
          </w:tcPr>
          <w:p w14:paraId="062AB4F0"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2F6C0FB7"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describing the importance of continuous learning</w:t>
            </w:r>
          </w:p>
          <w:p w14:paraId="5FA39F9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identifying resources for continuous learning (e.g., publications, trade organizations, professional networking, workshops/classes)</w:t>
            </w:r>
          </w:p>
          <w:p w14:paraId="232F5CD2"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modifying work performance based on feedback (i.e., being coachable)</w:t>
            </w:r>
          </w:p>
          <w:p w14:paraId="376EC787"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acquiring industry-related professional skills and knowledge (e.g., credentials/certifications)</w:t>
            </w:r>
          </w:p>
          <w:p w14:paraId="0F36E897" w14:textId="0B0E1CAD"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adapting to changing job requirements.</w:t>
            </w:r>
          </w:p>
        </w:tc>
        <w:tc>
          <w:tcPr>
            <w:tcW w:w="1454" w:type="pct"/>
          </w:tcPr>
          <w:p w14:paraId="364E0927"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it important to have an open mind and be flexible when confronted with change?</w:t>
            </w:r>
          </w:p>
          <w:p w14:paraId="6AC1F8E1"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one benefit from constructive feedback?</w:t>
            </w:r>
          </w:p>
          <w:p w14:paraId="2E75B62B"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strategies are helpful for modifying work performance after receiving feedback?</w:t>
            </w:r>
          </w:p>
          <w:p w14:paraId="62193586"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 xml:space="preserve">What actions can an employee take to become eligible for promotion </w:t>
            </w:r>
            <w:proofErr w:type="gramStart"/>
            <w:r w:rsidRPr="003F4895">
              <w:rPr>
                <w:rFonts w:ascii="Times New Roman" w:eastAsia="Times New Roman" w:hAnsi="Times New Roman" w:cs="Times New Roman"/>
                <w:sz w:val="24"/>
                <w:szCs w:val="24"/>
              </w:rPr>
              <w:t>in a given</w:t>
            </w:r>
            <w:proofErr w:type="gramEnd"/>
            <w:r w:rsidRPr="003F4895">
              <w:rPr>
                <w:rFonts w:ascii="Times New Roman" w:eastAsia="Times New Roman" w:hAnsi="Times New Roman" w:cs="Times New Roman"/>
                <w:sz w:val="24"/>
                <w:szCs w:val="24"/>
              </w:rPr>
              <w:t xml:space="preserve"> career?</w:t>
            </w:r>
          </w:p>
          <w:p w14:paraId="4885ABCE" w14:textId="2573AF4F"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resources might one use to keep current in a specific career field?</w:t>
            </w:r>
          </w:p>
        </w:tc>
        <w:tc>
          <w:tcPr>
            <w:tcW w:w="553" w:type="pct"/>
          </w:tcPr>
          <w:p w14:paraId="0A05CDA2"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9.DSR, 9.RI, 9.R, 10.C, 10.DSR, 10.RI, 10.6, 10.R, 11.C, 11.DSR, 11.RI, 11.R, 12.C, 12.DSR, 12.RI, 12.R</w:t>
            </w:r>
          </w:p>
          <w:p w14:paraId="1BAE8277" w14:textId="77777777" w:rsidR="003F4895" w:rsidRPr="003F4895" w:rsidRDefault="003F4895" w:rsidP="003F4895">
            <w:pPr>
              <w:rPr>
                <w:rFonts w:ascii="Times New Roman" w:eastAsia="Times New Roman" w:hAnsi="Times New Roman" w:cs="Times New Roman"/>
                <w:sz w:val="24"/>
                <w:szCs w:val="24"/>
              </w:rPr>
            </w:pPr>
          </w:p>
          <w:p w14:paraId="10CFD511"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p w14:paraId="102DABBF" w14:textId="77777777" w:rsidR="003F4895" w:rsidRPr="003F4895" w:rsidRDefault="003F4895" w:rsidP="003F4895">
            <w:pPr>
              <w:rPr>
                <w:rFonts w:ascii="Times New Roman" w:eastAsia="Times New Roman" w:hAnsi="Times New Roman" w:cs="Times New Roman"/>
                <w:sz w:val="24"/>
                <w:szCs w:val="24"/>
              </w:rPr>
            </w:pPr>
          </w:p>
          <w:p w14:paraId="4B1CCFD8" w14:textId="43226533"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Science:</w:t>
            </w:r>
            <w:r w:rsidRPr="003F4895">
              <w:rPr>
                <w:rFonts w:ascii="Times New Roman" w:eastAsia="Times New Roman" w:hAnsi="Times New Roman" w:cs="Times New Roman"/>
                <w:sz w:val="24"/>
                <w:szCs w:val="24"/>
              </w:rPr>
              <w:t xml:space="preserve"> BIO.1, CH.1, PH.1, PH.4</w:t>
            </w:r>
          </w:p>
        </w:tc>
        <w:tc>
          <w:tcPr>
            <w:tcW w:w="625" w:type="pct"/>
          </w:tcPr>
          <w:p w14:paraId="2B5E771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620AD31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009EE135" w14:textId="77777777" w:rsidTr="003F4895">
        <w:tc>
          <w:tcPr>
            <w:tcW w:w="167" w:type="pct"/>
          </w:tcPr>
          <w:p w14:paraId="1EC53BFB" w14:textId="199132D1"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14</w:t>
            </w:r>
          </w:p>
        </w:tc>
        <w:tc>
          <w:tcPr>
            <w:tcW w:w="518" w:type="pct"/>
            <w:tcMar>
              <w:top w:w="43" w:type="dxa"/>
              <w:left w:w="115" w:type="dxa"/>
              <w:bottom w:w="43" w:type="dxa"/>
              <w:right w:w="115" w:type="dxa"/>
            </w:tcMar>
          </w:tcPr>
          <w:p w14:paraId="0F9AC821" w14:textId="725734DE"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Manage time and resources.</w:t>
            </w:r>
          </w:p>
        </w:tc>
        <w:tc>
          <w:tcPr>
            <w:tcW w:w="1131" w:type="pct"/>
          </w:tcPr>
          <w:p w14:paraId="16942AA7"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Management should include</w:t>
            </w:r>
          </w:p>
          <w:p w14:paraId="4D3501D6"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defining </w:t>
            </w:r>
            <w:r w:rsidRPr="003F4895">
              <w:rPr>
                <w:rFonts w:ascii="Times New Roman" w:eastAsia="Times New Roman" w:hAnsi="Times New Roman" w:cs="Times New Roman"/>
                <w:i/>
                <w:iCs/>
                <w:sz w:val="24"/>
                <w:szCs w:val="24"/>
              </w:rPr>
              <w:t>efficiency </w:t>
            </w:r>
            <w:r w:rsidRPr="003F4895">
              <w:rPr>
                <w:rFonts w:ascii="Times New Roman" w:eastAsia="Times New Roman" w:hAnsi="Times New Roman" w:cs="Times New Roman"/>
                <w:sz w:val="24"/>
                <w:szCs w:val="24"/>
              </w:rPr>
              <w:t>and </w:t>
            </w:r>
            <w:r w:rsidRPr="003F4895">
              <w:rPr>
                <w:rFonts w:ascii="Times New Roman" w:eastAsia="Times New Roman" w:hAnsi="Times New Roman" w:cs="Times New Roman"/>
                <w:i/>
                <w:iCs/>
                <w:sz w:val="24"/>
                <w:szCs w:val="24"/>
              </w:rPr>
              <w:t>productivity </w:t>
            </w:r>
            <w:r w:rsidRPr="003F4895">
              <w:rPr>
                <w:rFonts w:ascii="Times New Roman" w:eastAsia="Times New Roman" w:hAnsi="Times New Roman" w:cs="Times New Roman"/>
                <w:sz w:val="24"/>
                <w:szCs w:val="24"/>
              </w:rPr>
              <w:t>as they relate to time and resource management</w:t>
            </w:r>
          </w:p>
          <w:p w14:paraId="05945F4A"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developing a plan of work</w:t>
            </w:r>
          </w:p>
          <w:p w14:paraId="2818469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differentiating between high- and low-priority tasks</w:t>
            </w:r>
          </w:p>
          <w:p w14:paraId="4659DFBC"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adapting work goals based on time and resources</w:t>
            </w:r>
          </w:p>
          <w:p w14:paraId="00E8FBF4"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considering resources</w:t>
            </w:r>
          </w:p>
          <w:p w14:paraId="05166C27" w14:textId="77777777" w:rsidR="003F4895" w:rsidRPr="003F4895" w:rsidRDefault="003F4895" w:rsidP="003F4895">
            <w:pPr>
              <w:numPr>
                <w:ilvl w:val="1"/>
                <w:numId w:val="78"/>
              </w:numPr>
              <w:shd w:val="clear" w:color="auto" w:fill="FFFFFF"/>
              <w:tabs>
                <w:tab w:val="clear" w:pos="1440"/>
                <w:tab w:val="num" w:pos="1103"/>
              </w:tabs>
              <w:ind w:left="1103"/>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human (personnel)—capitalizing on strengths; respecting professional goals</w:t>
            </w:r>
          </w:p>
          <w:p w14:paraId="744D043E" w14:textId="77777777" w:rsidR="003F4895" w:rsidRPr="003F4895" w:rsidRDefault="003F4895" w:rsidP="003F4895">
            <w:pPr>
              <w:numPr>
                <w:ilvl w:val="1"/>
                <w:numId w:val="78"/>
              </w:numPr>
              <w:shd w:val="clear" w:color="auto" w:fill="FFFFFF"/>
              <w:tabs>
                <w:tab w:val="clear" w:pos="1440"/>
                <w:tab w:val="num" w:pos="1103"/>
              </w:tabs>
              <w:ind w:left="1103"/>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capital—maintaining equipment to ensure longevity and efficiency</w:t>
            </w:r>
          </w:p>
          <w:p w14:paraId="3FFC5974" w14:textId="27FEC80B" w:rsidR="003F4895" w:rsidRPr="003F4895" w:rsidRDefault="003F4895" w:rsidP="003F4895">
            <w:pPr>
              <w:numPr>
                <w:ilvl w:val="1"/>
                <w:numId w:val="78"/>
              </w:numPr>
              <w:shd w:val="clear" w:color="auto" w:fill="FFFFFF"/>
              <w:tabs>
                <w:tab w:val="clear" w:pos="1440"/>
                <w:tab w:val="num" w:pos="1103"/>
              </w:tabs>
              <w:ind w:left="1103"/>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natural—using responsible and sustainable practices.</w:t>
            </w:r>
          </w:p>
        </w:tc>
        <w:tc>
          <w:tcPr>
            <w:tcW w:w="1454" w:type="pct"/>
          </w:tcPr>
          <w:p w14:paraId="1246D683"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 xml:space="preserve">What is </w:t>
            </w:r>
            <w:r w:rsidRPr="003F4895">
              <w:rPr>
                <w:rFonts w:ascii="Times New Roman" w:eastAsia="Times New Roman" w:hAnsi="Times New Roman" w:cs="Times New Roman"/>
                <w:i/>
                <w:iCs/>
                <w:sz w:val="24"/>
                <w:szCs w:val="24"/>
              </w:rPr>
              <w:t>time management</w:t>
            </w:r>
            <w:r w:rsidRPr="003F4895">
              <w:rPr>
                <w:rFonts w:ascii="Times New Roman" w:eastAsia="Times New Roman" w:hAnsi="Times New Roman" w:cs="Times New Roman"/>
                <w:sz w:val="24"/>
                <w:szCs w:val="24"/>
              </w:rPr>
              <w:t>? How does it affect the workplace?</w:t>
            </w:r>
          </w:p>
          <w:p w14:paraId="42A01C6F"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happens when an employee is not given enough time to accomplish a task?</w:t>
            </w:r>
          </w:p>
          <w:p w14:paraId="136F94AF"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it important to prioritize work tasks?</w:t>
            </w:r>
          </w:p>
          <w:p w14:paraId="3AA7C68E"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are efficiency and productivity related?</w:t>
            </w:r>
          </w:p>
          <w:p w14:paraId="5AB7A441"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is it important to maintain equipment? What are possible consequences of not doing so?</w:t>
            </w:r>
          </w:p>
          <w:p w14:paraId="4F008B36" w14:textId="666F6662"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examples of responsible and sustainable practices in the workplace?</w:t>
            </w:r>
          </w:p>
        </w:tc>
        <w:tc>
          <w:tcPr>
            <w:tcW w:w="553" w:type="pct"/>
          </w:tcPr>
          <w:p w14:paraId="3A0AC30C"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9.DSR, 9.RI, 9.R, 10.C, 10.DSR, 10.RI, 10.6, 10.R, 11.C, 11.DSR, 11.RI, 11.R, 12.C, 12.DSR, 12.RI, 12.R</w:t>
            </w:r>
          </w:p>
          <w:p w14:paraId="49E98836" w14:textId="77777777" w:rsidR="003F4895" w:rsidRPr="003F4895" w:rsidRDefault="003F4895" w:rsidP="003F4895">
            <w:pPr>
              <w:rPr>
                <w:rFonts w:ascii="Times New Roman" w:eastAsia="Times New Roman" w:hAnsi="Times New Roman" w:cs="Times New Roman"/>
                <w:sz w:val="24"/>
                <w:szCs w:val="24"/>
              </w:rPr>
            </w:pPr>
          </w:p>
          <w:p w14:paraId="1F1B6C31"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 </w:t>
            </w:r>
          </w:p>
          <w:p w14:paraId="7A124ED7" w14:textId="77777777" w:rsidR="003F4895" w:rsidRPr="003F4895" w:rsidRDefault="003F4895" w:rsidP="003F4895">
            <w:pPr>
              <w:rPr>
                <w:rFonts w:ascii="Times New Roman" w:eastAsia="Times New Roman" w:hAnsi="Times New Roman" w:cs="Times New Roman"/>
                <w:sz w:val="24"/>
                <w:szCs w:val="24"/>
              </w:rPr>
            </w:pPr>
          </w:p>
          <w:p w14:paraId="62E968D0" w14:textId="2B679368"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lastRenderedPageBreak/>
              <w:t>Mathematics:</w:t>
            </w:r>
            <w:r w:rsidRPr="003F4895">
              <w:rPr>
                <w:rFonts w:ascii="Times New Roman" w:eastAsia="Times New Roman" w:hAnsi="Times New Roman" w:cs="Times New Roman"/>
                <w:sz w:val="24"/>
                <w:szCs w:val="24"/>
              </w:rPr>
              <w:t xml:space="preserve"> A.4, A.5, A.8, A.9, AFDA.3, AFDA.4, AFDA.5, AFDA.6, AFDA.7, AFDA.8, COM.1, COM.3, COM.5, COM.8</w:t>
            </w:r>
          </w:p>
        </w:tc>
        <w:tc>
          <w:tcPr>
            <w:tcW w:w="625" w:type="pct"/>
          </w:tcPr>
          <w:p w14:paraId="2F66D75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176108E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1BB98996" w14:textId="77777777" w:rsidTr="003F4895">
        <w:tc>
          <w:tcPr>
            <w:tcW w:w="167" w:type="pct"/>
          </w:tcPr>
          <w:p w14:paraId="6A326194" w14:textId="3F8EB5A7"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15</w:t>
            </w:r>
          </w:p>
        </w:tc>
        <w:tc>
          <w:tcPr>
            <w:tcW w:w="518" w:type="pct"/>
            <w:tcMar>
              <w:top w:w="43" w:type="dxa"/>
              <w:left w:w="115" w:type="dxa"/>
              <w:bottom w:w="43" w:type="dxa"/>
              <w:right w:w="115" w:type="dxa"/>
            </w:tcMar>
          </w:tcPr>
          <w:p w14:paraId="29D654DE" w14:textId="60DB9C56"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information-literacy skills.</w:t>
            </w:r>
          </w:p>
        </w:tc>
        <w:tc>
          <w:tcPr>
            <w:tcW w:w="1131" w:type="pct"/>
          </w:tcPr>
          <w:p w14:paraId="640972D2"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5986CB7D"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defining </w:t>
            </w:r>
            <w:r w:rsidRPr="003F4895">
              <w:rPr>
                <w:rFonts w:ascii="Times New Roman" w:eastAsia="Times New Roman" w:hAnsi="Times New Roman" w:cs="Times New Roman"/>
                <w:i/>
                <w:iCs/>
                <w:sz w:val="24"/>
                <w:szCs w:val="24"/>
              </w:rPr>
              <w:t>information literacy</w:t>
            </w:r>
          </w:p>
          <w:p w14:paraId="5C300B7B"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locating and evaluating credible and relevant sources of information</w:t>
            </w:r>
          </w:p>
          <w:p w14:paraId="1E828F62" w14:textId="76209CE6"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using information effectively to accomplish work-related tasks.</w:t>
            </w:r>
          </w:p>
        </w:tc>
        <w:tc>
          <w:tcPr>
            <w:tcW w:w="1454" w:type="pct"/>
          </w:tcPr>
          <w:p w14:paraId="1817E9D1"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w:t>
            </w:r>
            <w:r w:rsidRPr="003F4895">
              <w:rPr>
                <w:rFonts w:ascii="Times New Roman" w:eastAsia="Times New Roman" w:hAnsi="Times New Roman" w:cs="Times New Roman"/>
                <w:i/>
                <w:iCs/>
                <w:sz w:val="24"/>
                <w:szCs w:val="24"/>
              </w:rPr>
              <w:t>information literacy</w:t>
            </w:r>
            <w:r w:rsidRPr="003F4895">
              <w:rPr>
                <w:rFonts w:ascii="Times New Roman" w:eastAsia="Times New Roman" w:hAnsi="Times New Roman" w:cs="Times New Roman"/>
                <w:sz w:val="24"/>
                <w:szCs w:val="24"/>
              </w:rPr>
              <w:t>?</w:t>
            </w:r>
          </w:p>
          <w:p w14:paraId="11A46696"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should sources of information be evaluated and verified for credibility?</w:t>
            </w:r>
          </w:p>
          <w:p w14:paraId="11C36810" w14:textId="28A9B57E"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Where can one locate credible and relevant information sources within a potential career cluster?</w:t>
            </w:r>
          </w:p>
        </w:tc>
        <w:tc>
          <w:tcPr>
            <w:tcW w:w="553" w:type="pct"/>
          </w:tcPr>
          <w:p w14:paraId="7B991721"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9.DSR, 9.RI, 9.R, 10.C, 10.DSR, 10.RI, 10.6, 10.R, 11.C, 11.DSR, 11.RI, 11.R, 12.C, 12.DSR, 12.RI, 12.R</w:t>
            </w:r>
          </w:p>
          <w:p w14:paraId="3B19445A" w14:textId="77777777" w:rsidR="003F4895" w:rsidRPr="003F4895" w:rsidRDefault="003F4895" w:rsidP="003F4895">
            <w:pPr>
              <w:rPr>
                <w:rFonts w:ascii="Times New Roman" w:eastAsia="Times New Roman" w:hAnsi="Times New Roman" w:cs="Times New Roman"/>
                <w:sz w:val="24"/>
                <w:szCs w:val="24"/>
              </w:rPr>
            </w:pPr>
          </w:p>
          <w:p w14:paraId="535FF1CF"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p w14:paraId="22CC661F" w14:textId="77777777" w:rsidR="003F4895" w:rsidRPr="003F4895" w:rsidRDefault="003F4895" w:rsidP="003F4895">
            <w:pPr>
              <w:rPr>
                <w:rFonts w:ascii="Times New Roman" w:eastAsia="Times New Roman" w:hAnsi="Times New Roman" w:cs="Times New Roman"/>
                <w:sz w:val="24"/>
                <w:szCs w:val="24"/>
              </w:rPr>
            </w:pPr>
          </w:p>
          <w:p w14:paraId="16767786"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Mathematics:</w:t>
            </w:r>
            <w:r w:rsidRPr="003F4895">
              <w:rPr>
                <w:rFonts w:ascii="Times New Roman" w:eastAsia="Times New Roman" w:hAnsi="Times New Roman" w:cs="Times New Roman"/>
                <w:sz w:val="24"/>
                <w:szCs w:val="24"/>
              </w:rPr>
              <w:t xml:space="preserve"> A.8, A.9, AFDA.3, AFDA.4, AFDA.6, AFDA.7, AFDA.8, DM.8, PS.1*, PS.2*, PS.3*, PS.4*, PS.7*, PS.8*, PS.9*, PS.10*</w:t>
            </w:r>
          </w:p>
          <w:p w14:paraId="59D4155D" w14:textId="77777777" w:rsidR="003F4895" w:rsidRPr="003F4895" w:rsidRDefault="003F4895" w:rsidP="003F4895">
            <w:pPr>
              <w:rPr>
                <w:rFonts w:ascii="Times New Roman" w:eastAsia="Times New Roman" w:hAnsi="Times New Roman" w:cs="Times New Roman"/>
                <w:sz w:val="24"/>
                <w:szCs w:val="24"/>
              </w:rPr>
            </w:pPr>
          </w:p>
          <w:p w14:paraId="107BEFE7" w14:textId="384467C7"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Science:</w:t>
            </w:r>
            <w:r w:rsidRPr="003F4895">
              <w:rPr>
                <w:rFonts w:ascii="Times New Roman" w:eastAsia="Times New Roman" w:hAnsi="Times New Roman" w:cs="Times New Roman"/>
                <w:sz w:val="24"/>
                <w:szCs w:val="24"/>
              </w:rPr>
              <w:t xml:space="preserve"> BIO.1, CH.1, ES.1, PH.1</w:t>
            </w:r>
          </w:p>
        </w:tc>
        <w:tc>
          <w:tcPr>
            <w:tcW w:w="625" w:type="pct"/>
          </w:tcPr>
          <w:p w14:paraId="7DAF2C5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4444BAA8"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333FF1EA" w14:textId="77777777" w:rsidTr="003F4895">
        <w:tc>
          <w:tcPr>
            <w:tcW w:w="167" w:type="pct"/>
          </w:tcPr>
          <w:p w14:paraId="37E00F11" w14:textId="334E12B6"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16</w:t>
            </w:r>
          </w:p>
        </w:tc>
        <w:tc>
          <w:tcPr>
            <w:tcW w:w="518" w:type="pct"/>
            <w:tcMar>
              <w:top w:w="43" w:type="dxa"/>
              <w:left w:w="115" w:type="dxa"/>
              <w:bottom w:w="43" w:type="dxa"/>
              <w:right w:w="115" w:type="dxa"/>
            </w:tcMar>
          </w:tcPr>
          <w:p w14:paraId="29AED545" w14:textId="5530ACA7"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 xml:space="preserve">Demonstrate an understanding of information security. </w:t>
            </w:r>
          </w:p>
        </w:tc>
        <w:tc>
          <w:tcPr>
            <w:tcW w:w="1131" w:type="pct"/>
          </w:tcPr>
          <w:p w14:paraId="475C6905"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3F35C34D"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identifying various information types/formats (e.g., paper, electronic)</w:t>
            </w:r>
          </w:p>
          <w:p w14:paraId="0C923CB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describing cybersecurity (e.g., risks, threats, vulnerabilities)</w:t>
            </w:r>
          </w:p>
          <w:p w14:paraId="612EEC0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using technology ethically (e.g., appropriately using social networks, managing personal information)</w:t>
            </w:r>
          </w:p>
          <w:p w14:paraId="6020A174"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abiding by workplace policies (e.g., acceptable use policy [AUP])</w:t>
            </w:r>
          </w:p>
          <w:p w14:paraId="77813720"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protecting confidentiality (e.g., protecting login information and customer information)</w:t>
            </w:r>
          </w:p>
          <w:p w14:paraId="33388698" w14:textId="053FB14B"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following workplace security procedures.</w:t>
            </w:r>
          </w:p>
        </w:tc>
        <w:tc>
          <w:tcPr>
            <w:tcW w:w="1454" w:type="pct"/>
          </w:tcPr>
          <w:p w14:paraId="3F49B03B"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w:t>
            </w:r>
            <w:r w:rsidRPr="003F4895">
              <w:rPr>
                <w:rFonts w:ascii="Times New Roman" w:eastAsia="Times New Roman" w:hAnsi="Times New Roman" w:cs="Times New Roman"/>
                <w:i/>
                <w:iCs/>
                <w:sz w:val="24"/>
                <w:szCs w:val="24"/>
              </w:rPr>
              <w:t>cybersecurity</w:t>
            </w:r>
            <w:r w:rsidRPr="003F4895">
              <w:rPr>
                <w:rFonts w:ascii="Times New Roman" w:eastAsia="Times New Roman" w:hAnsi="Times New Roman" w:cs="Times New Roman"/>
                <w:sz w:val="24"/>
                <w:szCs w:val="24"/>
              </w:rPr>
              <w:t>? Why is it important?</w:t>
            </w:r>
          </w:p>
          <w:p w14:paraId="08FA8A6C"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information is considered sensitive? How can a person protect sensitive information?</w:t>
            </w:r>
          </w:p>
          <w:p w14:paraId="0D31261D"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the possible consequences of failing to protect confidentiality?</w:t>
            </w:r>
          </w:p>
          <w:p w14:paraId="1A90367C" w14:textId="56B231E6"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the possible consequences of an employee failing to adhere to a company's AUP?</w:t>
            </w:r>
          </w:p>
        </w:tc>
        <w:tc>
          <w:tcPr>
            <w:tcW w:w="553" w:type="pct"/>
          </w:tcPr>
          <w:p w14:paraId="17D7842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9.DSR, 9.RI, 9.W, 9.R, 10.C, 10. DSR, 10.RI, 10.W, 10.R, 11.C, 11.DSR, 11.RI, 11.W, 11.R, 12.C, 12.DSR, 12.RI, 12.W, 12.R</w:t>
            </w:r>
          </w:p>
          <w:p w14:paraId="41F48B4E" w14:textId="77777777" w:rsidR="003F4895" w:rsidRPr="003F4895" w:rsidRDefault="003F4895" w:rsidP="003F4895">
            <w:pPr>
              <w:rPr>
                <w:rFonts w:ascii="Times New Roman" w:eastAsia="Times New Roman" w:hAnsi="Times New Roman" w:cs="Times New Roman"/>
                <w:sz w:val="24"/>
                <w:szCs w:val="24"/>
              </w:rPr>
            </w:pPr>
          </w:p>
          <w:p w14:paraId="5D90F458"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p w14:paraId="1CFAB8F9" w14:textId="77777777" w:rsidR="003F4895" w:rsidRPr="003F4895" w:rsidRDefault="003F4895" w:rsidP="003F4895">
            <w:pPr>
              <w:rPr>
                <w:rFonts w:ascii="Times New Roman" w:eastAsia="Times New Roman" w:hAnsi="Times New Roman" w:cs="Times New Roman"/>
                <w:sz w:val="24"/>
                <w:szCs w:val="24"/>
              </w:rPr>
            </w:pPr>
          </w:p>
          <w:p w14:paraId="2986EE8B" w14:textId="5996FC9A"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Mathematics:</w:t>
            </w:r>
            <w:r w:rsidRPr="003F4895">
              <w:rPr>
                <w:rFonts w:ascii="Times New Roman" w:eastAsia="Times New Roman" w:hAnsi="Times New Roman" w:cs="Times New Roman"/>
                <w:sz w:val="24"/>
                <w:szCs w:val="24"/>
              </w:rPr>
              <w:t xml:space="preserve"> COM.10</w:t>
            </w:r>
          </w:p>
        </w:tc>
        <w:tc>
          <w:tcPr>
            <w:tcW w:w="625" w:type="pct"/>
          </w:tcPr>
          <w:p w14:paraId="387A068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3C58BC6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6F052751" w14:textId="77777777" w:rsidTr="003F4895">
        <w:tc>
          <w:tcPr>
            <w:tcW w:w="167" w:type="pct"/>
          </w:tcPr>
          <w:p w14:paraId="37307094" w14:textId="1065791D"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17</w:t>
            </w:r>
          </w:p>
        </w:tc>
        <w:tc>
          <w:tcPr>
            <w:tcW w:w="518" w:type="pct"/>
            <w:tcMar>
              <w:top w:w="43" w:type="dxa"/>
              <w:left w:w="115" w:type="dxa"/>
              <w:bottom w:w="43" w:type="dxa"/>
              <w:right w:w="115" w:type="dxa"/>
            </w:tcMar>
          </w:tcPr>
          <w:p w14:paraId="585BBE0C" w14:textId="1FE406DC"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Maintain working knowledge of current information-technology (IT) systems.</w:t>
            </w:r>
          </w:p>
        </w:tc>
        <w:tc>
          <w:tcPr>
            <w:tcW w:w="1131" w:type="pct"/>
          </w:tcPr>
          <w:p w14:paraId="09E7D7AE"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Maintaining working knowledge of current IT systems may include, but is not limited to,</w:t>
            </w:r>
          </w:p>
          <w:p w14:paraId="1E49D2B4"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hardware and devices (e.g., peripherals)</w:t>
            </w:r>
          </w:p>
          <w:p w14:paraId="1125087A"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software and applications</w:t>
            </w:r>
          </w:p>
          <w:p w14:paraId="54C2F5E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cloud-based services</w:t>
            </w:r>
          </w:p>
          <w:p w14:paraId="56617B7C"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file-sharing techniques</w:t>
            </w:r>
          </w:p>
          <w:p w14:paraId="14D50076"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emerging technologies</w:t>
            </w:r>
          </w:p>
          <w:p w14:paraId="5296BBDC" w14:textId="798595E9"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troubleshooting protocols and techniques.</w:t>
            </w:r>
          </w:p>
        </w:tc>
        <w:tc>
          <w:tcPr>
            <w:tcW w:w="1454" w:type="pct"/>
          </w:tcPr>
          <w:p w14:paraId="00A2F3B2"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technology systems are common within a given industry?</w:t>
            </w:r>
          </w:p>
          <w:p w14:paraId="1869C9E9"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does one keep current with information technology?</w:t>
            </w:r>
          </w:p>
          <w:p w14:paraId="7BB1B72B" w14:textId="14F50FBF"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steps should be taken if there is a problem with technology in the workplace?</w:t>
            </w:r>
          </w:p>
        </w:tc>
        <w:tc>
          <w:tcPr>
            <w:tcW w:w="553" w:type="pct"/>
          </w:tcPr>
          <w:p w14:paraId="7FA2F46E"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9.W, 9.R, 10.C, 10.W, 10.R, 11.C, 11.W, 11.R, 12.C, 12.W, 12.R</w:t>
            </w:r>
          </w:p>
          <w:p w14:paraId="29881FB7" w14:textId="77777777" w:rsidR="003F4895" w:rsidRPr="003F4895" w:rsidRDefault="003F4895" w:rsidP="003F4895">
            <w:pPr>
              <w:rPr>
                <w:rFonts w:ascii="Times New Roman" w:eastAsia="Times New Roman" w:hAnsi="Times New Roman" w:cs="Times New Roman"/>
                <w:sz w:val="24"/>
                <w:szCs w:val="24"/>
              </w:rPr>
            </w:pPr>
          </w:p>
          <w:p w14:paraId="66357DC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p w14:paraId="2D273461" w14:textId="77777777" w:rsidR="003F4895" w:rsidRPr="003F4895" w:rsidRDefault="003F4895" w:rsidP="003F4895">
            <w:pPr>
              <w:rPr>
                <w:rFonts w:ascii="Times New Roman" w:eastAsia="Times New Roman" w:hAnsi="Times New Roman" w:cs="Times New Roman"/>
                <w:sz w:val="24"/>
                <w:szCs w:val="24"/>
              </w:rPr>
            </w:pPr>
          </w:p>
          <w:p w14:paraId="6BCCDB10" w14:textId="54113518"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Mathematics:</w:t>
            </w:r>
            <w:r w:rsidRPr="003F4895">
              <w:rPr>
                <w:rFonts w:ascii="Times New Roman" w:eastAsia="Times New Roman" w:hAnsi="Times New Roman" w:cs="Times New Roman"/>
                <w:sz w:val="24"/>
                <w:szCs w:val="24"/>
              </w:rPr>
              <w:t xml:space="preserve"> COM.1, COM.2, </w:t>
            </w:r>
            <w:r w:rsidRPr="003F4895">
              <w:rPr>
                <w:rFonts w:ascii="Times New Roman" w:eastAsia="Times New Roman" w:hAnsi="Times New Roman" w:cs="Times New Roman"/>
                <w:sz w:val="24"/>
                <w:szCs w:val="24"/>
              </w:rPr>
              <w:lastRenderedPageBreak/>
              <w:t xml:space="preserve">COM.7, COM.9, COM.10, COM.11, COM.16, COM.18, PS.17 </w:t>
            </w:r>
          </w:p>
        </w:tc>
        <w:tc>
          <w:tcPr>
            <w:tcW w:w="625" w:type="pct"/>
          </w:tcPr>
          <w:p w14:paraId="2CFCEB20"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7DD4FD4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41EC9725" w14:textId="77777777" w:rsidTr="003F4895">
        <w:tc>
          <w:tcPr>
            <w:tcW w:w="167" w:type="pct"/>
          </w:tcPr>
          <w:p w14:paraId="33C233F4" w14:textId="332EBAFA"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18</w:t>
            </w:r>
          </w:p>
        </w:tc>
        <w:tc>
          <w:tcPr>
            <w:tcW w:w="518" w:type="pct"/>
            <w:tcMar>
              <w:top w:w="43" w:type="dxa"/>
              <w:left w:w="115" w:type="dxa"/>
              <w:bottom w:w="43" w:type="dxa"/>
              <w:right w:w="115" w:type="dxa"/>
            </w:tcMar>
          </w:tcPr>
          <w:p w14:paraId="22C7D9D2"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Demonstrate proficiency with</w:t>
            </w:r>
          </w:p>
          <w:p w14:paraId="3C4FF647" w14:textId="67FC0E53"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technologies, tools, and machines common to a specific occupation.</w:t>
            </w:r>
          </w:p>
        </w:tc>
        <w:tc>
          <w:tcPr>
            <w:tcW w:w="1131" w:type="pct"/>
          </w:tcPr>
          <w:p w14:paraId="62A7C514" w14:textId="4BBE7977"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hAnsi="Times New Roman" w:cs="Times New Roman"/>
                <w:sz w:val="24"/>
                <w:szCs w:val="24"/>
                <w:shd w:val="clear" w:color="auto" w:fill="FFFFFF"/>
              </w:rPr>
              <w:t>Demonstration includes selecting and using technology, tools, and machines to accomplish work.</w:t>
            </w:r>
          </w:p>
        </w:tc>
        <w:tc>
          <w:tcPr>
            <w:tcW w:w="1454" w:type="pct"/>
          </w:tcPr>
          <w:p w14:paraId="6546B8F9"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technology, tools, or machines are common </w:t>
            </w:r>
            <w:proofErr w:type="gramStart"/>
            <w:r w:rsidRPr="003F4895">
              <w:rPr>
                <w:rFonts w:ascii="Times New Roman" w:eastAsia="Times New Roman" w:hAnsi="Times New Roman" w:cs="Times New Roman"/>
                <w:sz w:val="24"/>
                <w:szCs w:val="24"/>
              </w:rPr>
              <w:t>in a given</w:t>
            </w:r>
            <w:proofErr w:type="gramEnd"/>
            <w:r w:rsidRPr="003F4895">
              <w:rPr>
                <w:rFonts w:ascii="Times New Roman" w:eastAsia="Times New Roman" w:hAnsi="Times New Roman" w:cs="Times New Roman"/>
                <w:sz w:val="24"/>
                <w:szCs w:val="24"/>
              </w:rPr>
              <w:t xml:space="preserve"> industry?</w:t>
            </w:r>
          </w:p>
          <w:p w14:paraId="1612ABDE"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are technology, tools, or machines used to accomplish job tasks efficiently?</w:t>
            </w:r>
          </w:p>
          <w:p w14:paraId="59406E73" w14:textId="4BB2667D"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is it important to be proficient with industry-specific technology, tools, and machines?</w:t>
            </w:r>
          </w:p>
        </w:tc>
        <w:tc>
          <w:tcPr>
            <w:tcW w:w="553" w:type="pct"/>
          </w:tcPr>
          <w:p w14:paraId="2BBDE886"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p w14:paraId="2F8E376B" w14:textId="77777777" w:rsidR="003F4895" w:rsidRPr="003F4895" w:rsidRDefault="003F4895" w:rsidP="003F4895">
            <w:pPr>
              <w:rPr>
                <w:rFonts w:ascii="Times New Roman" w:eastAsia="Times New Roman" w:hAnsi="Times New Roman" w:cs="Times New Roman"/>
                <w:sz w:val="24"/>
                <w:szCs w:val="24"/>
              </w:rPr>
            </w:pPr>
          </w:p>
          <w:p w14:paraId="17DA17FB" w14:textId="7DF0DC6F"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Mathematics:</w:t>
            </w:r>
            <w:r w:rsidRPr="003F4895">
              <w:rPr>
                <w:rFonts w:ascii="Times New Roman" w:eastAsia="Times New Roman" w:hAnsi="Times New Roman" w:cs="Times New Roman"/>
                <w:sz w:val="24"/>
                <w:szCs w:val="24"/>
              </w:rPr>
              <w:t xml:space="preserve"> A.7, A.8, A.9, AFDA.1, AFDA.3, AFDA.5, AII.4, AII.7, AII.9, COM.1, COM.7, COM.10, COM.11, COM.12, COM.16</w:t>
            </w:r>
          </w:p>
        </w:tc>
        <w:tc>
          <w:tcPr>
            <w:tcW w:w="625" w:type="pct"/>
          </w:tcPr>
          <w:p w14:paraId="24D6C8B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5EDF91E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661854BD" w14:textId="77777777" w:rsidTr="003F4895">
        <w:tc>
          <w:tcPr>
            <w:tcW w:w="167" w:type="pct"/>
          </w:tcPr>
          <w:p w14:paraId="2C6F2C93" w14:textId="1C4582FD"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lang w:val="fr-FR"/>
              </w:rPr>
              <w:t>19</w:t>
            </w:r>
          </w:p>
        </w:tc>
        <w:tc>
          <w:tcPr>
            <w:tcW w:w="518" w:type="pct"/>
            <w:tcMar>
              <w:top w:w="43" w:type="dxa"/>
              <w:left w:w="115" w:type="dxa"/>
              <w:bottom w:w="43" w:type="dxa"/>
              <w:right w:w="115" w:type="dxa"/>
            </w:tcMar>
          </w:tcPr>
          <w:p w14:paraId="400DDDD7" w14:textId="31BEF6B5"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Apply mathematical skills to job-specific tasks.</w:t>
            </w:r>
          </w:p>
        </w:tc>
        <w:tc>
          <w:tcPr>
            <w:tcW w:w="1131" w:type="pct"/>
          </w:tcPr>
          <w:p w14:paraId="060B4C95"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Application could include</w:t>
            </w:r>
          </w:p>
          <w:p w14:paraId="7A85A6E6"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performing calculations (e.g., percentages, fractions, addition, subtraction, averages, measurement, conversions, monetary transactions)</w:t>
            </w:r>
          </w:p>
          <w:p w14:paraId="12DB4B43"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applying mathematical processes to accomplish job-specific tasks (e.g., estimating required supplies, completing expense reports)</w:t>
            </w:r>
          </w:p>
          <w:p w14:paraId="6F046428" w14:textId="37F0257F"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 xml:space="preserve">managing personal finance (e.g., understanding wage rates, </w:t>
            </w:r>
            <w:r w:rsidRPr="003F4895">
              <w:rPr>
                <w:rFonts w:ascii="Times New Roman" w:eastAsia="Times New Roman" w:hAnsi="Times New Roman" w:cs="Times New Roman"/>
                <w:sz w:val="24"/>
                <w:szCs w:val="24"/>
              </w:rPr>
              <w:lastRenderedPageBreak/>
              <w:t>paycheck deductions, taxes, sales receipts).</w:t>
            </w:r>
          </w:p>
        </w:tc>
        <w:tc>
          <w:tcPr>
            <w:tcW w:w="1454" w:type="pct"/>
          </w:tcPr>
          <w:p w14:paraId="507F0E5D"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What mathematical skills are required to attain an entry-level job in a specific field? What mathematical skills are required for higher-level jobs within that field?</w:t>
            </w:r>
          </w:p>
          <w:p w14:paraId="5D1C732B"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resources are available to assist in the improvement of mathematical skills?</w:t>
            </w:r>
          </w:p>
          <w:p w14:paraId="168357AF" w14:textId="035E8B8E"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are mathematical skills considered communication skills?</w:t>
            </w:r>
          </w:p>
        </w:tc>
        <w:tc>
          <w:tcPr>
            <w:tcW w:w="553" w:type="pct"/>
          </w:tcPr>
          <w:p w14:paraId="7373F81E"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9.DSR, 9.RI, 9.W, 10.DSR, 10.RI, 10.W, 11.DSR, 11.RI, 11.W, 12.DSR, 12.RI, 12.W</w:t>
            </w:r>
          </w:p>
          <w:p w14:paraId="430283EB" w14:textId="77777777" w:rsidR="003F4895" w:rsidRPr="003F4895" w:rsidRDefault="003F4895" w:rsidP="003F4895">
            <w:pPr>
              <w:rPr>
                <w:rFonts w:ascii="Times New Roman" w:eastAsia="Times New Roman" w:hAnsi="Times New Roman" w:cs="Times New Roman"/>
                <w:sz w:val="24"/>
                <w:szCs w:val="24"/>
              </w:rPr>
            </w:pPr>
          </w:p>
          <w:p w14:paraId="528BB34C"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p w14:paraId="546A5E26" w14:textId="77777777" w:rsidR="003F4895" w:rsidRPr="003F4895" w:rsidRDefault="003F4895" w:rsidP="003F4895">
            <w:pPr>
              <w:rPr>
                <w:rFonts w:ascii="Times New Roman" w:eastAsia="Times New Roman" w:hAnsi="Times New Roman" w:cs="Times New Roman"/>
                <w:sz w:val="24"/>
                <w:szCs w:val="24"/>
              </w:rPr>
            </w:pPr>
          </w:p>
          <w:p w14:paraId="0FAAB518"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lastRenderedPageBreak/>
              <w:t>Mathematics:</w:t>
            </w:r>
            <w:r w:rsidRPr="003F4895">
              <w:rPr>
                <w:rFonts w:ascii="Times New Roman" w:eastAsia="Times New Roman" w:hAnsi="Times New Roman" w:cs="Times New Roman"/>
                <w:sz w:val="24"/>
                <w:szCs w:val="24"/>
              </w:rPr>
              <w:t xml:space="preserve"> A.1, A.3, A.4, A.5, A.7, A.8, A.9, AFDA.1, AFDA.3, AFDA.5, AFDA.8, AII.3, AII.7, AII.9, AII.10, COM.1, COM.7</w:t>
            </w:r>
          </w:p>
          <w:p w14:paraId="22F212AB" w14:textId="77777777" w:rsidR="003F4895" w:rsidRPr="003F4895" w:rsidRDefault="003F4895" w:rsidP="003F4895">
            <w:pPr>
              <w:rPr>
                <w:rFonts w:ascii="Times New Roman" w:eastAsia="Times New Roman" w:hAnsi="Times New Roman" w:cs="Times New Roman"/>
                <w:sz w:val="24"/>
                <w:szCs w:val="24"/>
              </w:rPr>
            </w:pPr>
          </w:p>
          <w:p w14:paraId="47C77F82" w14:textId="3BC2DF65"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Science:</w:t>
            </w:r>
            <w:r w:rsidRPr="003F4895">
              <w:rPr>
                <w:rFonts w:ascii="Times New Roman" w:eastAsia="Times New Roman" w:hAnsi="Times New Roman" w:cs="Times New Roman"/>
                <w:sz w:val="24"/>
                <w:szCs w:val="24"/>
              </w:rPr>
              <w:t xml:space="preserve"> BIO.1, CH.1, ES.1, PH.1</w:t>
            </w:r>
          </w:p>
        </w:tc>
        <w:tc>
          <w:tcPr>
            <w:tcW w:w="625" w:type="pct"/>
          </w:tcPr>
          <w:p w14:paraId="4B737B2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2847D08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109237D4" w14:textId="77777777" w:rsidTr="003F4895">
        <w:tc>
          <w:tcPr>
            <w:tcW w:w="167" w:type="pct"/>
          </w:tcPr>
          <w:p w14:paraId="4E77B43F" w14:textId="3E010527"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20</w:t>
            </w:r>
          </w:p>
        </w:tc>
        <w:tc>
          <w:tcPr>
            <w:tcW w:w="518" w:type="pct"/>
            <w:tcMar>
              <w:top w:w="43" w:type="dxa"/>
              <w:left w:w="115" w:type="dxa"/>
              <w:bottom w:w="43" w:type="dxa"/>
              <w:right w:w="115" w:type="dxa"/>
            </w:tcMar>
          </w:tcPr>
          <w:p w14:paraId="614AA9B4" w14:textId="482F6C61"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professionalism.</w:t>
            </w:r>
          </w:p>
        </w:tc>
        <w:tc>
          <w:tcPr>
            <w:tcW w:w="1131" w:type="pct"/>
          </w:tcPr>
          <w:p w14:paraId="5E5D9C74"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4847F877"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defining </w:t>
            </w:r>
            <w:r w:rsidRPr="003F4895">
              <w:rPr>
                <w:rFonts w:ascii="Times New Roman" w:eastAsia="Times New Roman" w:hAnsi="Times New Roman" w:cs="Times New Roman"/>
                <w:i/>
                <w:iCs/>
                <w:sz w:val="24"/>
                <w:szCs w:val="24"/>
              </w:rPr>
              <w:t>professionalism</w:t>
            </w:r>
          </w:p>
          <w:p w14:paraId="0C13BD68"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practicing punctuality and attendance</w:t>
            </w:r>
          </w:p>
          <w:p w14:paraId="6C55FFE4"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adhering to work-schedule expectations</w:t>
            </w:r>
          </w:p>
          <w:p w14:paraId="3A46C81D"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55A2E599"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exhibiting professional self-representation (e.g., using a firm handshake, introducing oneself, making eye contact)</w:t>
            </w:r>
          </w:p>
          <w:p w14:paraId="085D4FE9" w14:textId="7C7CAA6C"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maintaining professional appearance (e.g., maintaining personal hygiene, adhering to a dress code).</w:t>
            </w:r>
          </w:p>
        </w:tc>
        <w:tc>
          <w:tcPr>
            <w:tcW w:w="1454" w:type="pct"/>
          </w:tcPr>
          <w:p w14:paraId="7690C1BC"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professionalism? How is it demonstrated?</w:t>
            </w:r>
          </w:p>
          <w:p w14:paraId="2A654514"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can a person make a positive first impression? Why is this important?</w:t>
            </w:r>
          </w:p>
          <w:p w14:paraId="0A17ECCE"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professional appearance important in the workplace?</w:t>
            </w:r>
          </w:p>
          <w:p w14:paraId="52E45AD3"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are punctuality and attendance important in the workplace?</w:t>
            </w:r>
          </w:p>
          <w:p w14:paraId="43A2EF2F"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some examples of workplace schedule expectations?</w:t>
            </w:r>
          </w:p>
          <w:p w14:paraId="7ECF583C" w14:textId="2590EB63"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553" w:type="pct"/>
          </w:tcPr>
          <w:p w14:paraId="44899506"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9.C, 10.C, 11.C, 12.C</w:t>
            </w:r>
          </w:p>
          <w:p w14:paraId="6D26ECA1" w14:textId="77777777" w:rsidR="003F4895" w:rsidRPr="003F4895" w:rsidRDefault="003F4895" w:rsidP="003F4895">
            <w:pPr>
              <w:rPr>
                <w:rFonts w:ascii="Times New Roman" w:eastAsia="Times New Roman" w:hAnsi="Times New Roman" w:cs="Times New Roman"/>
                <w:sz w:val="24"/>
                <w:szCs w:val="24"/>
              </w:rPr>
            </w:pPr>
          </w:p>
          <w:p w14:paraId="7378F7A5" w14:textId="0950DA72"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tc>
        <w:tc>
          <w:tcPr>
            <w:tcW w:w="625" w:type="pct"/>
          </w:tcPr>
          <w:p w14:paraId="02C16CE8"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517BAC6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70C14313" w14:textId="77777777" w:rsidTr="003F4895">
        <w:tc>
          <w:tcPr>
            <w:tcW w:w="167" w:type="pct"/>
          </w:tcPr>
          <w:p w14:paraId="547477E9" w14:textId="7DD907ED"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21</w:t>
            </w:r>
          </w:p>
        </w:tc>
        <w:tc>
          <w:tcPr>
            <w:tcW w:w="518" w:type="pct"/>
            <w:tcMar>
              <w:top w:w="43" w:type="dxa"/>
              <w:left w:w="115" w:type="dxa"/>
              <w:bottom w:w="43" w:type="dxa"/>
              <w:right w:w="115" w:type="dxa"/>
            </w:tcMar>
          </w:tcPr>
          <w:p w14:paraId="132912D1" w14:textId="0A11F800"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reading and writing skills.</w:t>
            </w:r>
          </w:p>
        </w:tc>
        <w:tc>
          <w:tcPr>
            <w:tcW w:w="1131" w:type="pct"/>
          </w:tcPr>
          <w:p w14:paraId="6E63D6DD"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w:t>
            </w:r>
          </w:p>
          <w:p w14:paraId="0736C557"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reading and interpreting workplace documents</w:t>
            </w:r>
          </w:p>
          <w:p w14:paraId="5B3D4131"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effectively writing workplace documents, considering</w:t>
            </w:r>
          </w:p>
          <w:p w14:paraId="57FAE38B" w14:textId="77777777" w:rsidR="003F4895" w:rsidRPr="003F4895" w:rsidRDefault="003F4895" w:rsidP="003F4895">
            <w:pPr>
              <w:numPr>
                <w:ilvl w:val="1"/>
                <w:numId w:val="79"/>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ability to convey messages with clarity</w:t>
            </w:r>
          </w:p>
          <w:p w14:paraId="4EF8372B" w14:textId="77777777" w:rsidR="003F4895" w:rsidRPr="003F4895" w:rsidRDefault="003F4895" w:rsidP="003F4895">
            <w:pPr>
              <w:numPr>
                <w:ilvl w:val="1"/>
                <w:numId w:val="79"/>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professional tone, appropriate to audience</w:t>
            </w:r>
          </w:p>
          <w:p w14:paraId="035601CB" w14:textId="77777777" w:rsidR="003F4895" w:rsidRPr="003F4895" w:rsidRDefault="003F4895" w:rsidP="003F4895">
            <w:pPr>
              <w:numPr>
                <w:ilvl w:val="1"/>
                <w:numId w:val="79"/>
              </w:numPr>
              <w:shd w:val="clear" w:color="auto" w:fill="FFFFFF"/>
              <w:tabs>
                <w:tab w:val="clear" w:pos="1440"/>
                <w:tab w:val="num" w:pos="1103"/>
                <w:tab w:val="num" w:pos="1195"/>
              </w:tabs>
              <w:ind w:left="1105"/>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grammar</w:t>
            </w:r>
          </w:p>
          <w:p w14:paraId="29C3A85B" w14:textId="1BB4D4D7" w:rsidR="003F4895" w:rsidRPr="003F4895" w:rsidRDefault="003F4895" w:rsidP="003F4895">
            <w:pPr>
              <w:numPr>
                <w:ilvl w:val="1"/>
                <w:numId w:val="79"/>
              </w:numPr>
              <w:shd w:val="clear" w:color="auto" w:fill="FFFFFF"/>
              <w:tabs>
                <w:tab w:val="clear" w:pos="1440"/>
                <w:tab w:val="num" w:pos="1103"/>
                <w:tab w:val="num" w:pos="1195"/>
              </w:tabs>
              <w:ind w:left="1105"/>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forms and conventions (e.g., formatting documents, using an email signature).</w:t>
            </w:r>
          </w:p>
        </w:tc>
        <w:tc>
          <w:tcPr>
            <w:tcW w:w="1454" w:type="pct"/>
          </w:tcPr>
          <w:p w14:paraId="1D05B68A"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 xml:space="preserve">What level of reading and writing skills are required for an entry-level job </w:t>
            </w:r>
            <w:proofErr w:type="gramStart"/>
            <w:r w:rsidRPr="003F4895">
              <w:rPr>
                <w:rFonts w:ascii="Times New Roman" w:eastAsia="Times New Roman" w:hAnsi="Times New Roman" w:cs="Times New Roman"/>
                <w:sz w:val="24"/>
                <w:szCs w:val="24"/>
              </w:rPr>
              <w:t>in a given</w:t>
            </w:r>
            <w:proofErr w:type="gramEnd"/>
            <w:r w:rsidRPr="003F4895">
              <w:rPr>
                <w:rFonts w:ascii="Times New Roman" w:eastAsia="Times New Roman" w:hAnsi="Times New Roman" w:cs="Times New Roman"/>
                <w:sz w:val="24"/>
                <w:szCs w:val="24"/>
              </w:rPr>
              <w:t xml:space="preserve"> industry?</w:t>
            </w:r>
          </w:p>
          <w:p w14:paraId="7F389DBA"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How do reading and writing skills help a person succeed as an individual, family member, and citizen?</w:t>
            </w:r>
          </w:p>
          <w:p w14:paraId="77EB400E"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 xml:space="preserve">How would written correspondence differ </w:t>
            </w:r>
            <w:proofErr w:type="gramStart"/>
            <w:r w:rsidRPr="003F4895">
              <w:rPr>
                <w:rFonts w:ascii="Times New Roman" w:eastAsia="Times New Roman" w:hAnsi="Times New Roman" w:cs="Times New Roman"/>
                <w:sz w:val="24"/>
                <w:szCs w:val="24"/>
              </w:rPr>
              <w:t>among</w:t>
            </w:r>
            <w:proofErr w:type="gramEnd"/>
            <w:r w:rsidRPr="003F4895">
              <w:rPr>
                <w:rFonts w:ascii="Times New Roman" w:eastAsia="Times New Roman" w:hAnsi="Times New Roman" w:cs="Times New Roman"/>
                <w:sz w:val="24"/>
                <w:szCs w:val="24"/>
              </w:rPr>
              <w:t xml:space="preserve"> friends vs. between an applicant and a prospective employer?</w:t>
            </w:r>
          </w:p>
          <w:p w14:paraId="521E6906" w14:textId="1C68B4C2"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is it important for an employee to gain knowledge of preferred forms and conventions in the workplace?</w:t>
            </w:r>
          </w:p>
        </w:tc>
        <w:tc>
          <w:tcPr>
            <w:tcW w:w="553" w:type="pct"/>
          </w:tcPr>
          <w:p w14:paraId="21638B29"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lastRenderedPageBreak/>
              <w:t>English:</w:t>
            </w:r>
            <w:r w:rsidRPr="003F4895">
              <w:rPr>
                <w:rFonts w:ascii="Times New Roman" w:eastAsia="Times New Roman" w:hAnsi="Times New Roman" w:cs="Times New Roman"/>
                <w:sz w:val="24"/>
                <w:szCs w:val="24"/>
              </w:rPr>
              <w:t xml:space="preserve"> 9.C, 9.DSR, 9.RI, 9.W, 9.LU, 10.C, </w:t>
            </w:r>
            <w:r w:rsidRPr="003F4895">
              <w:rPr>
                <w:rFonts w:ascii="Times New Roman" w:eastAsia="Times New Roman" w:hAnsi="Times New Roman" w:cs="Times New Roman"/>
                <w:sz w:val="24"/>
                <w:szCs w:val="24"/>
              </w:rPr>
              <w:lastRenderedPageBreak/>
              <w:t>10.DSR, 10.RI, 10.W, 10.LU, 11.C, 11.DSR, 11.RI, 11.W, 11.LU, 12.C, 12.DSR, 12.RI, 12.W, 12.LU</w:t>
            </w:r>
          </w:p>
          <w:p w14:paraId="02DE7366" w14:textId="77777777" w:rsidR="003F4895" w:rsidRPr="003F4895" w:rsidRDefault="003F4895" w:rsidP="003F4895">
            <w:pPr>
              <w:rPr>
                <w:rFonts w:ascii="Times New Roman" w:eastAsia="Times New Roman" w:hAnsi="Times New Roman" w:cs="Times New Roman"/>
                <w:sz w:val="24"/>
                <w:szCs w:val="24"/>
              </w:rPr>
            </w:pPr>
          </w:p>
          <w:p w14:paraId="73AFED55" w14:textId="2AFDB8D1"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tc>
        <w:tc>
          <w:tcPr>
            <w:tcW w:w="625" w:type="pct"/>
          </w:tcPr>
          <w:p w14:paraId="3F30D422"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4F46F8B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735439A8" w14:textId="77777777" w:rsidTr="003F4895">
        <w:tc>
          <w:tcPr>
            <w:tcW w:w="167" w:type="pct"/>
          </w:tcPr>
          <w:p w14:paraId="413716A1" w14:textId="62A7FC92"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22</w:t>
            </w:r>
          </w:p>
        </w:tc>
        <w:tc>
          <w:tcPr>
            <w:tcW w:w="518" w:type="pct"/>
            <w:tcMar>
              <w:top w:w="43" w:type="dxa"/>
              <w:left w:w="115" w:type="dxa"/>
              <w:bottom w:w="43" w:type="dxa"/>
              <w:right w:w="115" w:type="dxa"/>
            </w:tcMar>
          </w:tcPr>
          <w:p w14:paraId="796BF986" w14:textId="61916B4B"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workplace safety.</w:t>
            </w:r>
          </w:p>
        </w:tc>
        <w:tc>
          <w:tcPr>
            <w:tcW w:w="1131" w:type="pct"/>
          </w:tcPr>
          <w:p w14:paraId="22CDF88F"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Demonstration includes, but is not limited to,</w:t>
            </w:r>
          </w:p>
          <w:p w14:paraId="52C55765"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adhering to Occupational Safety and Health Administration (OSHA) standards and instructor and manufacturer guidelines</w:t>
            </w:r>
          </w:p>
          <w:p w14:paraId="77B6A889" w14:textId="77777777" w:rsidR="003F4895" w:rsidRPr="003F4895" w:rsidRDefault="003F4895" w:rsidP="003F4895">
            <w:pPr>
              <w:numPr>
                <w:ilvl w:val="1"/>
                <w:numId w:val="78"/>
              </w:numPr>
              <w:shd w:val="clear" w:color="auto" w:fill="FFFFFF"/>
              <w:tabs>
                <w:tab w:val="clear" w:pos="1440"/>
                <w:tab w:val="num" w:pos="1103"/>
              </w:tabs>
              <w:ind w:left="1103"/>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interpreting safety data sheets (SDS)</w:t>
            </w:r>
          </w:p>
          <w:p w14:paraId="356C90B9" w14:textId="77777777" w:rsidR="003F4895" w:rsidRPr="003F4895" w:rsidRDefault="003F4895" w:rsidP="003F4895">
            <w:pPr>
              <w:numPr>
                <w:ilvl w:val="1"/>
                <w:numId w:val="78"/>
              </w:numPr>
              <w:shd w:val="clear" w:color="auto" w:fill="FFFFFF"/>
              <w:tabs>
                <w:tab w:val="clear" w:pos="1440"/>
                <w:tab w:val="num" w:pos="1103"/>
              </w:tabs>
              <w:ind w:left="1103"/>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identifying and using personal protective equipment (PPE)</w:t>
            </w:r>
          </w:p>
          <w:p w14:paraId="20F8D3EA"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maintaining universal precautions (e.g., to protect against bloodborne pathogens)</w:t>
            </w:r>
          </w:p>
          <w:p w14:paraId="1F4672C9"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identifying risks and hazards in the workplace</w:t>
            </w:r>
          </w:p>
          <w:p w14:paraId="3E507E1E" w14:textId="3C302D4B"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following emergency protocols (e.g., evacuation routes).</w:t>
            </w:r>
          </w:p>
        </w:tc>
        <w:tc>
          <w:tcPr>
            <w:tcW w:w="1454" w:type="pct"/>
          </w:tcPr>
          <w:p w14:paraId="0517C1E1"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OSHA? Under what federal department does it fall?</w:t>
            </w:r>
          </w:p>
          <w:p w14:paraId="7B758EF4"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OSHA help employees identify risks and hazards in the workplace?</w:t>
            </w:r>
          </w:p>
          <w:p w14:paraId="5AFBE367"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Where might one find an SDS?</w:t>
            </w:r>
          </w:p>
          <w:p w14:paraId="3103293B" w14:textId="7533B035"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do emergency protocols differ within the school, the workplace, and the home?</w:t>
            </w:r>
          </w:p>
        </w:tc>
        <w:tc>
          <w:tcPr>
            <w:tcW w:w="553" w:type="pct"/>
          </w:tcPr>
          <w:p w14:paraId="140D0EED"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English:</w:t>
            </w:r>
            <w:r w:rsidRPr="003F4895">
              <w:rPr>
                <w:rFonts w:ascii="Times New Roman" w:eastAsia="Times New Roman" w:hAnsi="Times New Roman" w:cs="Times New Roman"/>
                <w:sz w:val="24"/>
                <w:szCs w:val="24"/>
              </w:rPr>
              <w:t xml:space="preserve"> 9.RI, 10.RI, 11.RI, 12.RI </w:t>
            </w:r>
          </w:p>
          <w:p w14:paraId="54025BCF" w14:textId="77777777" w:rsidR="003F4895" w:rsidRPr="003F4895" w:rsidRDefault="003F4895" w:rsidP="003F4895">
            <w:pPr>
              <w:rPr>
                <w:rFonts w:ascii="Times New Roman" w:eastAsia="Times New Roman" w:hAnsi="Times New Roman" w:cs="Times New Roman"/>
                <w:sz w:val="24"/>
                <w:szCs w:val="24"/>
              </w:rPr>
            </w:pPr>
          </w:p>
          <w:p w14:paraId="7988F98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Skills GOVT, Skills VUS, Skills WHI, Skills WHII</w:t>
            </w:r>
          </w:p>
          <w:p w14:paraId="16D89385" w14:textId="77777777" w:rsidR="003F4895" w:rsidRPr="003F4895" w:rsidRDefault="003F4895" w:rsidP="003F4895">
            <w:pPr>
              <w:rPr>
                <w:rFonts w:ascii="Times New Roman" w:eastAsia="Times New Roman" w:hAnsi="Times New Roman" w:cs="Times New Roman"/>
                <w:sz w:val="24"/>
                <w:szCs w:val="24"/>
              </w:rPr>
            </w:pPr>
          </w:p>
          <w:p w14:paraId="6151783A" w14:textId="0DA01E13"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Science:</w:t>
            </w:r>
            <w:r w:rsidRPr="003F4895">
              <w:rPr>
                <w:rFonts w:ascii="Times New Roman" w:eastAsia="Times New Roman" w:hAnsi="Times New Roman" w:cs="Times New Roman"/>
                <w:sz w:val="24"/>
                <w:szCs w:val="24"/>
              </w:rPr>
              <w:t xml:space="preserve"> CH.1</w:t>
            </w:r>
          </w:p>
        </w:tc>
        <w:tc>
          <w:tcPr>
            <w:tcW w:w="625" w:type="pct"/>
          </w:tcPr>
          <w:p w14:paraId="0D7E20F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3AC359A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5AEDF502" w14:textId="77777777" w:rsidTr="003F4895">
        <w:tc>
          <w:tcPr>
            <w:tcW w:w="167" w:type="pct"/>
            <w:shd w:val="clear" w:color="auto" w:fill="D0CECE" w:themeFill="background2" w:themeFillShade="E6"/>
          </w:tcPr>
          <w:p w14:paraId="0134CCE2"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D0CECE" w:themeFill="background2" w:themeFillShade="E6"/>
            <w:tcMar>
              <w:top w:w="43" w:type="dxa"/>
              <w:left w:w="115" w:type="dxa"/>
              <w:bottom w:w="43" w:type="dxa"/>
              <w:right w:w="115" w:type="dxa"/>
            </w:tcMar>
          </w:tcPr>
          <w:p w14:paraId="61A4AE7A" w14:textId="52AE80B0" w:rsidR="003F4895" w:rsidRPr="003F4895" w:rsidRDefault="003F4895" w:rsidP="003F4895">
            <w:pPr>
              <w:tabs>
                <w:tab w:val="left" w:pos="1627"/>
              </w:tabs>
              <w:rPr>
                <w:rFonts w:ascii="Times New Roman" w:eastAsia="Times New Roman" w:hAnsi="Times New Roman" w:cs="Times New Roman"/>
                <w:b/>
                <w:bCs/>
                <w:sz w:val="24"/>
                <w:szCs w:val="24"/>
              </w:rPr>
            </w:pPr>
            <w:bookmarkStart w:id="1" w:name="_Toc67297991"/>
            <w:r w:rsidRPr="003F4895">
              <w:rPr>
                <w:rFonts w:ascii="Times New Roman" w:hAnsi="Times New Roman" w:cs="Times New Roman"/>
                <w:b/>
                <w:bCs/>
                <w:sz w:val="24"/>
                <w:szCs w:val="24"/>
              </w:rPr>
              <w:t>Examining All Aspects of an Industry</w:t>
            </w:r>
            <w:bookmarkEnd w:id="1"/>
          </w:p>
        </w:tc>
        <w:tc>
          <w:tcPr>
            <w:tcW w:w="1131" w:type="pct"/>
            <w:shd w:val="clear" w:color="auto" w:fill="D0CECE" w:themeFill="background2" w:themeFillShade="E6"/>
          </w:tcPr>
          <w:p w14:paraId="05C656E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D0CECE" w:themeFill="background2" w:themeFillShade="E6"/>
          </w:tcPr>
          <w:p w14:paraId="25001C3B"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D0CECE" w:themeFill="background2" w:themeFillShade="E6"/>
          </w:tcPr>
          <w:p w14:paraId="1047CE2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2DBBF23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D0CECE" w:themeFill="background2" w:themeFillShade="E6"/>
          </w:tcPr>
          <w:p w14:paraId="1E4868E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17964025" w14:textId="77777777" w:rsidTr="003F4895">
        <w:tc>
          <w:tcPr>
            <w:tcW w:w="167" w:type="pct"/>
          </w:tcPr>
          <w:p w14:paraId="75DD2E4E" w14:textId="0B8BCC36"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23</w:t>
            </w:r>
          </w:p>
        </w:tc>
        <w:tc>
          <w:tcPr>
            <w:tcW w:w="518" w:type="pct"/>
            <w:tcMar>
              <w:top w:w="43" w:type="dxa"/>
              <w:left w:w="115" w:type="dxa"/>
              <w:bottom w:w="43" w:type="dxa"/>
              <w:right w:w="115" w:type="dxa"/>
            </w:tcMar>
          </w:tcPr>
          <w:p w14:paraId="41466BB5" w14:textId="0D25F927"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Examine aspects of planning within an industry/organization.</w:t>
            </w:r>
          </w:p>
        </w:tc>
        <w:tc>
          <w:tcPr>
            <w:tcW w:w="1131" w:type="pct"/>
          </w:tcPr>
          <w:p w14:paraId="04D4163A"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Examination should include</w:t>
            </w:r>
          </w:p>
          <w:p w14:paraId="5765665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development of vision and mission statements</w:t>
            </w:r>
          </w:p>
          <w:p w14:paraId="6814FFEF"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setting of performance goals and objectives</w:t>
            </w:r>
          </w:p>
          <w:p w14:paraId="08AB6139"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review of previous performance (e.g., productivity, profit)</w:t>
            </w:r>
          </w:p>
          <w:p w14:paraId="31BD82AD"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evaluation of current assets</w:t>
            </w:r>
          </w:p>
          <w:p w14:paraId="4E4AFED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formulation of strategic and operational plans</w:t>
            </w:r>
          </w:p>
          <w:p w14:paraId="2E1E54D8"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use of planning tools (e.g., market research, budget analysis, decision-making models, competitive analyses)</w:t>
            </w:r>
          </w:p>
          <w:p w14:paraId="5CA9AFCB"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determination of human, natural, technology, and capital resource needs</w:t>
            </w:r>
          </w:p>
          <w:p w14:paraId="74C9E9F7"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forecasting of trends</w:t>
            </w:r>
          </w:p>
          <w:p w14:paraId="78B19A0B"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anticipation of changes in the business climate (e.g., economic factors, laws, regulations, taxes)</w:t>
            </w:r>
          </w:p>
          <w:p w14:paraId="459EE4E2" w14:textId="6D8093C3"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anticipation of and compensation for organizational and industry risk.</w:t>
            </w:r>
          </w:p>
        </w:tc>
        <w:tc>
          <w:tcPr>
            <w:tcW w:w="1454" w:type="pct"/>
          </w:tcPr>
          <w:p w14:paraId="58241550"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Where can you find examples of strategic plans that align with a business or industry in your area of interest?</w:t>
            </w:r>
          </w:p>
          <w:p w14:paraId="4A2F2D5B"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lessons can you learn by comparing successful and unsuccessful businesses?</w:t>
            </w:r>
          </w:p>
          <w:p w14:paraId="7BBF7BAE" w14:textId="65AA1D33"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might be some consequences of inadequate business planning?</w:t>
            </w:r>
          </w:p>
        </w:tc>
        <w:tc>
          <w:tcPr>
            <w:tcW w:w="553" w:type="pct"/>
          </w:tcPr>
          <w:p w14:paraId="7BF8AA48" w14:textId="55485765"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GOVT.5</w:t>
            </w:r>
          </w:p>
        </w:tc>
        <w:tc>
          <w:tcPr>
            <w:tcW w:w="625" w:type="pct"/>
          </w:tcPr>
          <w:p w14:paraId="0DA997E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3E35234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4B950DE1" w14:textId="77777777" w:rsidTr="003F4895">
        <w:tc>
          <w:tcPr>
            <w:tcW w:w="167" w:type="pct"/>
          </w:tcPr>
          <w:p w14:paraId="7A278283" w14:textId="534DA731"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24</w:t>
            </w:r>
          </w:p>
        </w:tc>
        <w:tc>
          <w:tcPr>
            <w:tcW w:w="518" w:type="pct"/>
            <w:tcMar>
              <w:top w:w="43" w:type="dxa"/>
              <w:left w:w="115" w:type="dxa"/>
              <w:bottom w:w="43" w:type="dxa"/>
              <w:right w:w="115" w:type="dxa"/>
            </w:tcMar>
          </w:tcPr>
          <w:p w14:paraId="58C6C8D6" w14:textId="6513D30C"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Examine aspects of management within an industry/organization.</w:t>
            </w:r>
          </w:p>
        </w:tc>
        <w:tc>
          <w:tcPr>
            <w:tcW w:w="1131" w:type="pct"/>
          </w:tcPr>
          <w:p w14:paraId="449461CE"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Examination should include</w:t>
            </w:r>
          </w:p>
          <w:p w14:paraId="0B78EBA3"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effect of the organization’s structure and culture on operations</w:t>
            </w:r>
          </w:p>
          <w:p w14:paraId="38F490DA"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process for accomplishing goals, using available human, natural, technology, and capital resources</w:t>
            </w:r>
          </w:p>
          <w:p w14:paraId="1965BD5C"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ways of ensuring open communication channels</w:t>
            </w:r>
          </w:p>
          <w:p w14:paraId="6F1E34C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ways of enabling workers to fulfill their responsibilities</w:t>
            </w:r>
          </w:p>
          <w:p w14:paraId="74DCC07D"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evaluation of workers’ performance</w:t>
            </w:r>
          </w:p>
          <w:p w14:paraId="53D16CC7"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provision of training and job-growth opportunities to workers</w:t>
            </w:r>
          </w:p>
          <w:p w14:paraId="2446E164"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assurance of worker equity, access, and safety</w:t>
            </w:r>
          </w:p>
          <w:p w14:paraId="0976A73E"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resolution of conflicts</w:t>
            </w:r>
          </w:p>
          <w:p w14:paraId="5D138D49" w14:textId="07C77240"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performance of employment functions (e.g., recruiting, hiring, retaining, discharging).</w:t>
            </w:r>
          </w:p>
        </w:tc>
        <w:tc>
          <w:tcPr>
            <w:tcW w:w="1454" w:type="pct"/>
          </w:tcPr>
          <w:p w14:paraId="1E55AEBD"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What opportunities and/or activities can provide experience in management?</w:t>
            </w:r>
          </w:p>
          <w:p w14:paraId="522017AA" w14:textId="56B95098"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553" w:type="pct"/>
          </w:tcPr>
          <w:p w14:paraId="3438AF0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7DA03479"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060A135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57A8282A" w14:textId="77777777" w:rsidTr="003F4895">
        <w:tc>
          <w:tcPr>
            <w:tcW w:w="167" w:type="pct"/>
          </w:tcPr>
          <w:p w14:paraId="304254B2" w14:textId="7AA24EE6"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25</w:t>
            </w:r>
          </w:p>
        </w:tc>
        <w:tc>
          <w:tcPr>
            <w:tcW w:w="518" w:type="pct"/>
            <w:tcMar>
              <w:top w:w="43" w:type="dxa"/>
              <w:left w:w="115" w:type="dxa"/>
              <w:bottom w:w="43" w:type="dxa"/>
              <w:right w:w="115" w:type="dxa"/>
            </w:tcMar>
          </w:tcPr>
          <w:p w14:paraId="7BB7EFFA" w14:textId="3FB9C5AA"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Examine aspects of financial responsibility within an industry/organization.</w:t>
            </w:r>
          </w:p>
        </w:tc>
        <w:tc>
          <w:tcPr>
            <w:tcW w:w="1131" w:type="pct"/>
          </w:tcPr>
          <w:p w14:paraId="54E0EB31"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Examination should include</w:t>
            </w:r>
          </w:p>
          <w:p w14:paraId="53AB87DF"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accounting processes</w:t>
            </w:r>
          </w:p>
          <w:p w14:paraId="76886461"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financial decision-making processes, including budget development</w:t>
            </w:r>
          </w:p>
          <w:p w14:paraId="1D4CB29C"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methods of acquiring capital</w:t>
            </w:r>
          </w:p>
          <w:p w14:paraId="5A7E3651" w14:textId="757ED20A"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management of financial operations, including payroll, transactions, records, and reports.</w:t>
            </w:r>
          </w:p>
        </w:tc>
        <w:tc>
          <w:tcPr>
            <w:tcW w:w="1454" w:type="pct"/>
          </w:tcPr>
          <w:p w14:paraId="399BA7D0"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resources are available to assist you with the various financial functions?</w:t>
            </w:r>
          </w:p>
          <w:p w14:paraId="36F69BDD" w14:textId="438AA9AA"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possible consequences of not having in place checks and balances for the full range of a business’s finances?</w:t>
            </w:r>
          </w:p>
        </w:tc>
        <w:tc>
          <w:tcPr>
            <w:tcW w:w="553" w:type="pct"/>
          </w:tcPr>
          <w:p w14:paraId="2DC6505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2C04F86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55B9E58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42AD4D01" w14:textId="77777777" w:rsidTr="003F4895">
        <w:tc>
          <w:tcPr>
            <w:tcW w:w="167" w:type="pct"/>
          </w:tcPr>
          <w:p w14:paraId="6919BA35" w14:textId="51D19630"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26</w:t>
            </w:r>
          </w:p>
        </w:tc>
        <w:tc>
          <w:tcPr>
            <w:tcW w:w="518" w:type="pct"/>
            <w:tcMar>
              <w:top w:w="43" w:type="dxa"/>
              <w:left w:w="115" w:type="dxa"/>
              <w:bottom w:w="43" w:type="dxa"/>
              <w:right w:w="115" w:type="dxa"/>
            </w:tcMar>
          </w:tcPr>
          <w:p w14:paraId="707B9ED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Examine technical and production skills required of workers within an</w:t>
            </w:r>
          </w:p>
          <w:p w14:paraId="1B097320" w14:textId="518A1538"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industry/organization.</w:t>
            </w:r>
          </w:p>
        </w:tc>
        <w:tc>
          <w:tcPr>
            <w:tcW w:w="1131" w:type="pct"/>
          </w:tcPr>
          <w:p w14:paraId="395CE148"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Examination should include</w:t>
            </w:r>
          </w:p>
          <w:p w14:paraId="3B3B5C2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industry-related technical skills (e.g., communication, mathematics, science, technology, time-management, and creative-thinking skills)</w:t>
            </w:r>
          </w:p>
          <w:p w14:paraId="0DC4312C"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industry-related production skills (specific skills used for production of goods or services)</w:t>
            </w:r>
          </w:p>
          <w:p w14:paraId="54924D5E" w14:textId="41EBCA7F"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industry-related interpersonal and team-player skills.</w:t>
            </w:r>
          </w:p>
        </w:tc>
        <w:tc>
          <w:tcPr>
            <w:tcW w:w="1454" w:type="pct"/>
          </w:tcPr>
          <w:p w14:paraId="71E9FB66"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can you, as a worker, determine the necessity to develop and/or upgrade industry-related production skills?</w:t>
            </w:r>
          </w:p>
          <w:p w14:paraId="385E68E6"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some consequences of using good communication skills? Of using poor communication skills?</w:t>
            </w:r>
          </w:p>
          <w:p w14:paraId="73593C96"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 xml:space="preserve">What is the importance of having more than one person analyze information </w:t>
            </w:r>
            <w:proofErr w:type="gramStart"/>
            <w:r w:rsidRPr="003F4895">
              <w:rPr>
                <w:rFonts w:ascii="Times New Roman" w:eastAsia="Times New Roman" w:hAnsi="Times New Roman" w:cs="Times New Roman"/>
                <w:sz w:val="24"/>
                <w:szCs w:val="24"/>
              </w:rPr>
              <w:t>in order to</w:t>
            </w:r>
            <w:proofErr w:type="gramEnd"/>
            <w:r w:rsidRPr="003F4895">
              <w:rPr>
                <w:rFonts w:ascii="Times New Roman" w:eastAsia="Times New Roman" w:hAnsi="Times New Roman" w:cs="Times New Roman"/>
                <w:sz w:val="24"/>
                <w:szCs w:val="24"/>
              </w:rPr>
              <w:t xml:space="preserve"> make decisions?</w:t>
            </w:r>
          </w:p>
          <w:p w14:paraId="0BAEF893" w14:textId="0599AB9C"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steps can you take to develop industry-related interpersonal and team-player skills?</w:t>
            </w:r>
          </w:p>
        </w:tc>
        <w:tc>
          <w:tcPr>
            <w:tcW w:w="553" w:type="pct"/>
          </w:tcPr>
          <w:p w14:paraId="5282E8A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03254DC8"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49259AB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4EF67F96" w14:textId="77777777" w:rsidTr="003F4895">
        <w:tc>
          <w:tcPr>
            <w:tcW w:w="167" w:type="pct"/>
          </w:tcPr>
          <w:p w14:paraId="0D6FE6C6" w14:textId="2CCFBF1B"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27</w:t>
            </w:r>
          </w:p>
        </w:tc>
        <w:tc>
          <w:tcPr>
            <w:tcW w:w="518" w:type="pct"/>
            <w:tcMar>
              <w:top w:w="43" w:type="dxa"/>
              <w:left w:w="115" w:type="dxa"/>
              <w:bottom w:w="43" w:type="dxa"/>
              <w:right w:w="115" w:type="dxa"/>
            </w:tcMar>
          </w:tcPr>
          <w:p w14:paraId="38E33458"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Examine principles of technology that</w:t>
            </w:r>
          </w:p>
          <w:p w14:paraId="18F4F161" w14:textId="7F5BDD05" w:rsidR="003F4895" w:rsidRPr="003F4895" w:rsidRDefault="003F4895" w:rsidP="003F4895">
            <w:pPr>
              <w:tabs>
                <w:tab w:val="left" w:pos="1627"/>
              </w:tabs>
              <w:rPr>
                <w:rFonts w:ascii="Times New Roman" w:eastAsia="Times New Roman" w:hAnsi="Times New Roman" w:cs="Times New Roman"/>
                <w:b/>
                <w:bCs/>
                <w:sz w:val="24"/>
                <w:szCs w:val="24"/>
              </w:rPr>
            </w:pPr>
            <w:proofErr w:type="gramStart"/>
            <w:r w:rsidRPr="003F4895">
              <w:rPr>
                <w:rFonts w:ascii="Times New Roman" w:eastAsia="Times New Roman" w:hAnsi="Times New Roman" w:cs="Times New Roman"/>
                <w:sz w:val="24"/>
                <w:szCs w:val="24"/>
              </w:rPr>
              <w:lastRenderedPageBreak/>
              <w:t>underlie</w:t>
            </w:r>
            <w:proofErr w:type="gramEnd"/>
            <w:r w:rsidRPr="003F4895">
              <w:rPr>
                <w:rFonts w:ascii="Times New Roman" w:eastAsia="Times New Roman" w:hAnsi="Times New Roman" w:cs="Times New Roman"/>
                <w:sz w:val="24"/>
                <w:szCs w:val="24"/>
              </w:rPr>
              <w:t xml:space="preserve"> an industry/organization.</w:t>
            </w:r>
          </w:p>
        </w:tc>
        <w:tc>
          <w:tcPr>
            <w:tcW w:w="1131" w:type="pct"/>
          </w:tcPr>
          <w:p w14:paraId="023B0CD8"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Examination should include</w:t>
            </w:r>
          </w:p>
          <w:p w14:paraId="2E68700B"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technological systems used in the industry</w:t>
            </w:r>
          </w:p>
          <w:p w14:paraId="779F2AF7"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mathematical, scientific, social, ethical, and economic principles underlying the technological systems</w:t>
            </w:r>
          </w:p>
          <w:p w14:paraId="304035D3"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impact of energy systems, fuel sources, and other technological systems on the production of goods and services</w:t>
            </w:r>
          </w:p>
          <w:p w14:paraId="56C264E4"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use of emerging and alternative energy resources in the production of goods and services</w:t>
            </w:r>
          </w:p>
          <w:p w14:paraId="07DCD99A" w14:textId="6FA2E1EE"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generation and distribution of energy to industries/organizations for use in creating goods and services.</w:t>
            </w:r>
          </w:p>
        </w:tc>
        <w:tc>
          <w:tcPr>
            <w:tcW w:w="1454" w:type="pct"/>
          </w:tcPr>
          <w:p w14:paraId="10F6F5AD"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What are examples of ethical issues related to technologies?</w:t>
            </w:r>
          </w:p>
          <w:p w14:paraId="6D3BAF7B"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are energy systems so important to industries/organizations?</w:t>
            </w:r>
          </w:p>
          <w:p w14:paraId="25C80662"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Why is it important to maintain technological systems?</w:t>
            </w:r>
          </w:p>
          <w:p w14:paraId="05A9AB75"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energy transmission affect technological systems?</w:t>
            </w:r>
          </w:p>
          <w:p w14:paraId="5923506A"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possible effects of alternative energy sources on industries?</w:t>
            </w:r>
          </w:p>
          <w:p w14:paraId="34994E5A"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would life be like without a reliable source of energy?</w:t>
            </w:r>
          </w:p>
          <w:p w14:paraId="3E94A7BC" w14:textId="34AEE523"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would be the effect of using electric vehicles to transport/deliver/ship goods?</w:t>
            </w:r>
          </w:p>
        </w:tc>
        <w:tc>
          <w:tcPr>
            <w:tcW w:w="553" w:type="pct"/>
          </w:tcPr>
          <w:p w14:paraId="67F3B960"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0C1B8F2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184FF85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6E6496F9" w14:textId="77777777" w:rsidTr="003F4895">
        <w:tc>
          <w:tcPr>
            <w:tcW w:w="167" w:type="pct"/>
          </w:tcPr>
          <w:p w14:paraId="61898BDC" w14:textId="22CAEDEA"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28</w:t>
            </w:r>
          </w:p>
        </w:tc>
        <w:tc>
          <w:tcPr>
            <w:tcW w:w="518" w:type="pct"/>
            <w:tcMar>
              <w:top w:w="43" w:type="dxa"/>
              <w:left w:w="115" w:type="dxa"/>
              <w:bottom w:w="43" w:type="dxa"/>
              <w:right w:w="115" w:type="dxa"/>
            </w:tcMar>
          </w:tcPr>
          <w:p w14:paraId="74C7661D" w14:textId="5E15F3A9"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Examine labor issues related to an industry/organization.</w:t>
            </w:r>
          </w:p>
        </w:tc>
        <w:tc>
          <w:tcPr>
            <w:tcW w:w="1131" w:type="pct"/>
          </w:tcPr>
          <w:p w14:paraId="0B318971"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Examination should include</w:t>
            </w:r>
          </w:p>
          <w:p w14:paraId="06726EE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workers’ rights and responsibilities (e.g., wages, benefits, working conditions)</w:t>
            </w:r>
          </w:p>
          <w:p w14:paraId="6F142B0A"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role of employment contracts and agreements</w:t>
            </w:r>
          </w:p>
          <w:p w14:paraId="39C0A86D"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role of certification, licensure, and other requirements for specific jobs/occupations</w:t>
            </w:r>
          </w:p>
          <w:p w14:paraId="20A555A8" w14:textId="06099C5F"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role of labor organizations and other worker advocacy groups (e.g., professional/trade associations).</w:t>
            </w:r>
          </w:p>
        </w:tc>
        <w:tc>
          <w:tcPr>
            <w:tcW w:w="1454" w:type="pct"/>
          </w:tcPr>
          <w:p w14:paraId="01D0F134"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01D3CFE6" w14:textId="35A4795F"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important is compromise when dealing with labor issues?</w:t>
            </w:r>
          </w:p>
        </w:tc>
        <w:tc>
          <w:tcPr>
            <w:tcW w:w="553" w:type="pct"/>
          </w:tcPr>
          <w:p w14:paraId="35DB5112" w14:textId="2DC41DA9"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GOVT.5</w:t>
            </w:r>
          </w:p>
        </w:tc>
        <w:tc>
          <w:tcPr>
            <w:tcW w:w="625" w:type="pct"/>
          </w:tcPr>
          <w:p w14:paraId="39C1E0F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5DDFD112"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25C944BA" w14:textId="77777777" w:rsidTr="003F4895">
        <w:tc>
          <w:tcPr>
            <w:tcW w:w="167" w:type="pct"/>
          </w:tcPr>
          <w:p w14:paraId="2400BCD4" w14:textId="57B2AE84"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29</w:t>
            </w:r>
          </w:p>
        </w:tc>
        <w:tc>
          <w:tcPr>
            <w:tcW w:w="518" w:type="pct"/>
            <w:tcMar>
              <w:top w:w="43" w:type="dxa"/>
              <w:left w:w="115" w:type="dxa"/>
              <w:bottom w:w="43" w:type="dxa"/>
              <w:right w:w="115" w:type="dxa"/>
            </w:tcMar>
          </w:tcPr>
          <w:p w14:paraId="4B58D9EC" w14:textId="7CDDDAC9"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Examine community issues related to an industry/organization.</w:t>
            </w:r>
          </w:p>
        </w:tc>
        <w:tc>
          <w:tcPr>
            <w:tcW w:w="1131" w:type="pct"/>
          </w:tcPr>
          <w:p w14:paraId="661F533E"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Examination should include</w:t>
            </w:r>
          </w:p>
          <w:p w14:paraId="44458498"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2AAD0276" w14:textId="7C7F8CB2"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the effects of the community on the organization (e.g., employee base; local taxes and regulations; local government services such as roads, schools, utilities; other local services).</w:t>
            </w:r>
          </w:p>
        </w:tc>
        <w:tc>
          <w:tcPr>
            <w:tcW w:w="1454" w:type="pct"/>
          </w:tcPr>
          <w:p w14:paraId="1FD2A2F9"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In what ways can an industry enhance the community in which it is located?</w:t>
            </w:r>
          </w:p>
          <w:p w14:paraId="55FF5029"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can members of the community effectively communicate their needs and concerns to a local industry?</w:t>
            </w:r>
          </w:p>
          <w:p w14:paraId="4A442688" w14:textId="2C73152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examples of programs that bring together businesses and communities?</w:t>
            </w:r>
          </w:p>
        </w:tc>
        <w:tc>
          <w:tcPr>
            <w:tcW w:w="553" w:type="pct"/>
          </w:tcPr>
          <w:p w14:paraId="33871C0E" w14:textId="2FC07AB0"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GOVT.5</w:t>
            </w:r>
          </w:p>
        </w:tc>
        <w:tc>
          <w:tcPr>
            <w:tcW w:w="625" w:type="pct"/>
          </w:tcPr>
          <w:p w14:paraId="614C0719"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3CB924E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748F7F78" w14:textId="77777777" w:rsidTr="003F4895">
        <w:tc>
          <w:tcPr>
            <w:tcW w:w="167" w:type="pct"/>
          </w:tcPr>
          <w:p w14:paraId="355E5DC0" w14:textId="062F7B85"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30</w:t>
            </w:r>
          </w:p>
        </w:tc>
        <w:tc>
          <w:tcPr>
            <w:tcW w:w="518" w:type="pct"/>
            <w:tcMar>
              <w:top w:w="43" w:type="dxa"/>
              <w:left w:w="115" w:type="dxa"/>
              <w:bottom w:w="43" w:type="dxa"/>
              <w:right w:w="115" w:type="dxa"/>
            </w:tcMar>
          </w:tcPr>
          <w:p w14:paraId="003F61DA" w14:textId="66A25F07"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Examine health, safety, and environmental issues related to an industry/organization.</w:t>
            </w:r>
          </w:p>
        </w:tc>
        <w:tc>
          <w:tcPr>
            <w:tcW w:w="1131" w:type="pct"/>
          </w:tcPr>
          <w:p w14:paraId="7E2474D8"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Examination should include</w:t>
            </w:r>
          </w:p>
          <w:p w14:paraId="57A3727C"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responsibility for workers’ health and safety</w:t>
            </w:r>
          </w:p>
          <w:p w14:paraId="346BEE2B"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laws/regulations and practices affecting workers’ health and safety</w:t>
            </w:r>
          </w:p>
          <w:p w14:paraId="2B9CA969"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health and safety hazards</w:t>
            </w:r>
          </w:p>
          <w:p w14:paraId="341BE70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health and safety programs</w:t>
            </w:r>
          </w:p>
          <w:p w14:paraId="2D7BC99F"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responsibility for the environment</w:t>
            </w:r>
          </w:p>
          <w:p w14:paraId="025582F0"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laws/regulations and practices affecting the impact on the environment</w:t>
            </w:r>
          </w:p>
          <w:p w14:paraId="1A99862B" w14:textId="759F7B99"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sustainability initiatives.</w:t>
            </w:r>
          </w:p>
        </w:tc>
        <w:tc>
          <w:tcPr>
            <w:tcW w:w="1454" w:type="pct"/>
          </w:tcPr>
          <w:p w14:paraId="0787D249"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environmental concerns should an industry address?</w:t>
            </w:r>
          </w:p>
          <w:p w14:paraId="009AE6CE"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environmentally friendly practices and resources are available to an industry?</w:t>
            </w:r>
          </w:p>
          <w:p w14:paraId="54B6285B"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methods can be used to motivate employees to become involved in effective health, safety, and environmental practices?</w:t>
            </w:r>
          </w:p>
          <w:p w14:paraId="0EBCEC47" w14:textId="29E51728"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553" w:type="pct"/>
          </w:tcPr>
          <w:p w14:paraId="00C11AAC" w14:textId="43B21194"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History and Social Science:</w:t>
            </w:r>
            <w:r w:rsidRPr="003F4895">
              <w:rPr>
                <w:rFonts w:ascii="Times New Roman" w:eastAsia="Times New Roman" w:hAnsi="Times New Roman" w:cs="Times New Roman"/>
                <w:sz w:val="24"/>
                <w:szCs w:val="24"/>
              </w:rPr>
              <w:t xml:space="preserve"> GOVT.5</w:t>
            </w:r>
          </w:p>
        </w:tc>
        <w:tc>
          <w:tcPr>
            <w:tcW w:w="625" w:type="pct"/>
          </w:tcPr>
          <w:p w14:paraId="0B28EAF9"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3BCAF7C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1912D84C" w14:textId="77777777" w:rsidTr="003F4895">
        <w:tc>
          <w:tcPr>
            <w:tcW w:w="167" w:type="pct"/>
            <w:shd w:val="clear" w:color="auto" w:fill="D0CECE" w:themeFill="background2" w:themeFillShade="E6"/>
          </w:tcPr>
          <w:p w14:paraId="401A1CD9"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D0CECE" w:themeFill="background2" w:themeFillShade="E6"/>
            <w:tcMar>
              <w:top w:w="43" w:type="dxa"/>
              <w:left w:w="115" w:type="dxa"/>
              <w:bottom w:w="43" w:type="dxa"/>
              <w:right w:w="115" w:type="dxa"/>
            </w:tcMar>
          </w:tcPr>
          <w:p w14:paraId="44D18D38" w14:textId="21593DAC"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hAnsi="Times New Roman" w:cs="Times New Roman"/>
                <w:b/>
                <w:bCs/>
                <w:sz w:val="24"/>
                <w:szCs w:val="24"/>
              </w:rPr>
              <w:t>Addressing Elements of Student Life</w:t>
            </w:r>
          </w:p>
        </w:tc>
        <w:tc>
          <w:tcPr>
            <w:tcW w:w="1131" w:type="pct"/>
            <w:shd w:val="clear" w:color="auto" w:fill="D0CECE" w:themeFill="background2" w:themeFillShade="E6"/>
          </w:tcPr>
          <w:p w14:paraId="362375C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D0CECE" w:themeFill="background2" w:themeFillShade="E6"/>
          </w:tcPr>
          <w:p w14:paraId="09697A3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D0CECE" w:themeFill="background2" w:themeFillShade="E6"/>
          </w:tcPr>
          <w:p w14:paraId="2E81F7DB"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4B0E53A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D0CECE" w:themeFill="background2" w:themeFillShade="E6"/>
          </w:tcPr>
          <w:p w14:paraId="7FAC890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1032DB7A" w14:textId="77777777" w:rsidTr="003F4895">
        <w:tc>
          <w:tcPr>
            <w:tcW w:w="167" w:type="pct"/>
          </w:tcPr>
          <w:p w14:paraId="6B2CBFDB" w14:textId="779FC054"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31</w:t>
            </w:r>
          </w:p>
        </w:tc>
        <w:tc>
          <w:tcPr>
            <w:tcW w:w="518" w:type="pct"/>
            <w:tcMar>
              <w:top w:w="43" w:type="dxa"/>
              <w:left w:w="115" w:type="dxa"/>
              <w:bottom w:w="43" w:type="dxa"/>
              <w:right w:w="115" w:type="dxa"/>
            </w:tcMar>
          </w:tcPr>
          <w:p w14:paraId="2EC92327" w14:textId="46A25658"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Identify the purposes and goals of the student organization.</w:t>
            </w:r>
          </w:p>
        </w:tc>
        <w:tc>
          <w:tcPr>
            <w:tcW w:w="1131" w:type="pct"/>
          </w:tcPr>
          <w:p w14:paraId="5CD74350"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Identification of the purposes of the student organization should include</w:t>
            </w:r>
          </w:p>
          <w:p w14:paraId="493E29A1"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providing opportunities for personal development and preparation for adult life</w:t>
            </w:r>
          </w:p>
          <w:p w14:paraId="70CFEFF5"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providing opportunities for making decisions and assuming responsibilities</w:t>
            </w:r>
          </w:p>
          <w:p w14:paraId="74358E79"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encouraging democracy through cooperative action</w:t>
            </w:r>
          </w:p>
          <w:p w14:paraId="45A7BD8E"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preparing for multiple, </w:t>
            </w:r>
            <w:proofErr w:type="gramStart"/>
            <w:r w:rsidRPr="003F4895">
              <w:rPr>
                <w:rFonts w:ascii="Times New Roman" w:eastAsia="Times New Roman" w:hAnsi="Times New Roman" w:cs="Times New Roman"/>
                <w:sz w:val="24"/>
                <w:szCs w:val="24"/>
              </w:rPr>
              <w:t>nontraditional</w:t>
            </w:r>
            <w:proofErr w:type="gramEnd"/>
            <w:r w:rsidRPr="003F4895">
              <w:rPr>
                <w:rFonts w:ascii="Times New Roman" w:eastAsia="Times New Roman" w:hAnsi="Times New Roman" w:cs="Times New Roman"/>
                <w:sz w:val="24"/>
                <w:szCs w:val="24"/>
              </w:rPr>
              <w:t xml:space="preserve"> roles in society</w:t>
            </w:r>
          </w:p>
          <w:p w14:paraId="4F1FC554"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promoting greater understanding between youth and adults.</w:t>
            </w:r>
          </w:p>
          <w:p w14:paraId="10E21211" w14:textId="77777777" w:rsidR="003F4895" w:rsidRPr="003F4895" w:rsidRDefault="003F4895" w:rsidP="003F4895">
            <w:pPr>
              <w:shd w:val="clear" w:color="auto" w:fill="FFFFFF"/>
              <w:ind w:left="1095"/>
              <w:rPr>
                <w:rFonts w:ascii="Times New Roman" w:eastAsia="Times New Roman" w:hAnsi="Times New Roman" w:cs="Times New Roman"/>
                <w:sz w:val="24"/>
                <w:szCs w:val="24"/>
              </w:rPr>
            </w:pPr>
          </w:p>
          <w:p w14:paraId="4BDBD4E4"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Identification of the goals of the student organization should include</w:t>
            </w:r>
          </w:p>
          <w:p w14:paraId="3C5966CD"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promoting personal growth and leadership development</w:t>
            </w:r>
          </w:p>
          <w:p w14:paraId="75566CE6" w14:textId="39423789"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454" w:type="pct"/>
          </w:tcPr>
          <w:p w14:paraId="0F9CBCA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tcPr>
          <w:p w14:paraId="0AFEFBE9"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7312E2E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36986A4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0330EC24" w14:textId="77777777" w:rsidTr="003F4895">
        <w:tc>
          <w:tcPr>
            <w:tcW w:w="167" w:type="pct"/>
          </w:tcPr>
          <w:p w14:paraId="0A1A8016" w14:textId="7E5EA246"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32</w:t>
            </w:r>
          </w:p>
        </w:tc>
        <w:tc>
          <w:tcPr>
            <w:tcW w:w="518" w:type="pct"/>
            <w:tcMar>
              <w:top w:w="43" w:type="dxa"/>
              <w:left w:w="115" w:type="dxa"/>
              <w:bottom w:w="43" w:type="dxa"/>
              <w:right w:w="115" w:type="dxa"/>
            </w:tcMar>
          </w:tcPr>
          <w:p w14:paraId="0F84528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Explain the benefits and responsibilities of membership in the student organization as</w:t>
            </w:r>
          </w:p>
          <w:p w14:paraId="35B07847" w14:textId="625F3C64" w:rsidR="003F4895" w:rsidRPr="003F4895" w:rsidRDefault="003F4895" w:rsidP="003F4895">
            <w:pPr>
              <w:tabs>
                <w:tab w:val="left" w:pos="1627"/>
              </w:tabs>
              <w:rPr>
                <w:rFonts w:ascii="Times New Roman" w:eastAsia="Times New Roman" w:hAnsi="Times New Roman" w:cs="Times New Roman"/>
                <w:b/>
                <w:bCs/>
                <w:sz w:val="24"/>
                <w:szCs w:val="24"/>
              </w:rPr>
            </w:pPr>
            <w:proofErr w:type="gramStart"/>
            <w:r w:rsidRPr="003F4895">
              <w:rPr>
                <w:rFonts w:ascii="Times New Roman" w:eastAsia="Times New Roman" w:hAnsi="Times New Roman" w:cs="Times New Roman"/>
                <w:sz w:val="24"/>
                <w:szCs w:val="24"/>
              </w:rPr>
              <w:t>a student</w:t>
            </w:r>
            <w:proofErr w:type="gramEnd"/>
            <w:r w:rsidRPr="003F4895">
              <w:rPr>
                <w:rFonts w:ascii="Times New Roman" w:eastAsia="Times New Roman" w:hAnsi="Times New Roman" w:cs="Times New Roman"/>
                <w:sz w:val="24"/>
                <w:szCs w:val="24"/>
              </w:rPr>
              <w:t xml:space="preserve"> and in professional/civic organizations as an adult.</w:t>
            </w:r>
          </w:p>
        </w:tc>
        <w:tc>
          <w:tcPr>
            <w:tcW w:w="1131" w:type="pct"/>
          </w:tcPr>
          <w:p w14:paraId="7A9CB45F"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Explanation of benefits should include</w:t>
            </w:r>
          </w:p>
          <w:p w14:paraId="68C09DDD"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40752324"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opportunities for school and community service</w:t>
            </w:r>
          </w:p>
          <w:p w14:paraId="68D1FF95"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development of interpersonal relationships</w:t>
            </w:r>
          </w:p>
          <w:p w14:paraId="5B46D95C"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opportunities for experiential learning</w:t>
            </w:r>
          </w:p>
          <w:p w14:paraId="480D7D48"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opportunities to compete in student events on local, state, and national levels</w:t>
            </w:r>
          </w:p>
          <w:p w14:paraId="488C0B59"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access to professional information and opportunities</w:t>
            </w:r>
          </w:p>
          <w:p w14:paraId="3F9C2727"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opportunities for career development.</w:t>
            </w:r>
          </w:p>
          <w:p w14:paraId="6496EA7E" w14:textId="77777777" w:rsidR="003F4895" w:rsidRPr="003F4895" w:rsidRDefault="003F4895" w:rsidP="003F4895">
            <w:pPr>
              <w:shd w:val="clear" w:color="auto" w:fill="FFFFFF"/>
              <w:ind w:left="1095"/>
              <w:rPr>
                <w:rFonts w:ascii="Times New Roman" w:eastAsia="Times New Roman" w:hAnsi="Times New Roman" w:cs="Times New Roman"/>
                <w:sz w:val="24"/>
                <w:szCs w:val="24"/>
              </w:rPr>
            </w:pPr>
          </w:p>
          <w:p w14:paraId="0CAED020"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Explanation of responsibilities should include</w:t>
            </w:r>
          </w:p>
          <w:p w14:paraId="39648639"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4E02FCAE" w14:textId="6B29B07C"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454" w:type="pct"/>
          </w:tcPr>
          <w:p w14:paraId="63A48496"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tcPr>
          <w:p w14:paraId="397F657B"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6764E43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2495001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199A3A35" w14:textId="77777777" w:rsidTr="003F4895">
        <w:tc>
          <w:tcPr>
            <w:tcW w:w="167" w:type="pct"/>
          </w:tcPr>
          <w:p w14:paraId="06DFD1A3" w14:textId="6CC1F9BF"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33</w:t>
            </w:r>
          </w:p>
        </w:tc>
        <w:tc>
          <w:tcPr>
            <w:tcW w:w="518" w:type="pct"/>
            <w:tcMar>
              <w:top w:w="43" w:type="dxa"/>
              <w:left w:w="115" w:type="dxa"/>
              <w:bottom w:w="43" w:type="dxa"/>
              <w:right w:w="115" w:type="dxa"/>
            </w:tcMar>
          </w:tcPr>
          <w:p w14:paraId="537A024E" w14:textId="68971303"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131" w:type="pct"/>
          </w:tcPr>
          <w:p w14:paraId="0AB73BA1" w14:textId="06C15966"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1454" w:type="pct"/>
          </w:tcPr>
          <w:p w14:paraId="327736C0"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tcPr>
          <w:p w14:paraId="227C447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145C0FA2"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2AD07160"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3B0D2241" w14:textId="77777777" w:rsidTr="003F4895">
        <w:tc>
          <w:tcPr>
            <w:tcW w:w="167" w:type="pct"/>
          </w:tcPr>
          <w:p w14:paraId="4CB7BDEC" w14:textId="428F4278"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34</w:t>
            </w:r>
          </w:p>
        </w:tc>
        <w:tc>
          <w:tcPr>
            <w:tcW w:w="518" w:type="pct"/>
            <w:tcMar>
              <w:top w:w="43" w:type="dxa"/>
              <w:left w:w="115" w:type="dxa"/>
              <w:bottom w:w="43" w:type="dxa"/>
              <w:right w:w="115" w:type="dxa"/>
            </w:tcMar>
          </w:tcPr>
          <w:p w14:paraId="3FFDE931" w14:textId="0CF5DA13"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Identify Internet safety issues and procedures for complying with acceptable use standards.</w:t>
            </w:r>
          </w:p>
        </w:tc>
        <w:tc>
          <w:tcPr>
            <w:tcW w:w="1131" w:type="pct"/>
          </w:tcPr>
          <w:p w14:paraId="4EBBD4A2"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Identification should include the following:</w:t>
            </w:r>
          </w:p>
          <w:p w14:paraId="16D91A81"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The school division's acceptable use policy</w:t>
            </w:r>
          </w:p>
          <w:p w14:paraId="21DA7D9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Laws and guidelines governing Internet usage, including those about copyright and file sharing</w:t>
            </w:r>
          </w:p>
          <w:p w14:paraId="560FC7B7"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Techniques that illegitimate parties use to solicit personal information</w:t>
            </w:r>
          </w:p>
          <w:p w14:paraId="366D9F7B"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Techniques that help protect a computer user against cyber predators</w:t>
            </w:r>
          </w:p>
          <w:p w14:paraId="7BDDE87C"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Software applications and user techniques that help protect against security attacks</w:t>
            </w:r>
          </w:p>
          <w:p w14:paraId="69973E42" w14:textId="77777777" w:rsidR="003F4895" w:rsidRDefault="003F4895" w:rsidP="003F4895">
            <w:pPr>
              <w:rPr>
                <w:rFonts w:ascii="Times New Roman" w:eastAsia="Times New Roman" w:hAnsi="Times New Roman" w:cs="Times New Roman"/>
                <w:sz w:val="24"/>
                <w:szCs w:val="24"/>
              </w:rPr>
            </w:pPr>
          </w:p>
          <w:p w14:paraId="0AE7CA35" w14:textId="22A6870A"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Review the </w:t>
            </w:r>
            <w:hyperlink r:id="rId9" w:tgtFrame="_blank" w:history="1">
              <w:r w:rsidRPr="003F4895">
                <w:rPr>
                  <w:rFonts w:ascii="Times New Roman" w:eastAsia="Times New Roman" w:hAnsi="Times New Roman" w:cs="Times New Roman"/>
                  <w:sz w:val="24"/>
                  <w:szCs w:val="24"/>
                  <w:u w:val="single"/>
                </w:rPr>
                <w:t>Virginia Department of Education</w:t>
              </w:r>
            </w:hyperlink>
            <w:r w:rsidRPr="003F4895">
              <w:rPr>
                <w:rFonts w:ascii="Times New Roman" w:eastAsia="Times New Roman" w:hAnsi="Times New Roman" w:cs="Times New Roman"/>
                <w:sz w:val="24"/>
                <w:szCs w:val="24"/>
                <w:u w:val="single"/>
              </w:rPr>
              <w:t xml:space="preserve"> guidelines</w:t>
            </w:r>
            <w:r w:rsidRPr="003F4895">
              <w:rPr>
                <w:rFonts w:ascii="Times New Roman" w:eastAsia="Times New Roman" w:hAnsi="Times New Roman" w:cs="Times New Roman"/>
                <w:sz w:val="24"/>
                <w:szCs w:val="24"/>
              </w:rPr>
              <w:t xml:space="preserve"> for instructional programs related to Internet safety.</w:t>
            </w:r>
          </w:p>
        </w:tc>
        <w:tc>
          <w:tcPr>
            <w:tcW w:w="1454" w:type="pct"/>
          </w:tcPr>
          <w:p w14:paraId="7944F8B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tcPr>
          <w:p w14:paraId="66067DC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22148B39"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092DBF36"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08233390" w14:textId="77777777" w:rsidTr="003F4895">
        <w:tc>
          <w:tcPr>
            <w:tcW w:w="167" w:type="pct"/>
            <w:shd w:val="clear" w:color="auto" w:fill="D0CECE" w:themeFill="background2" w:themeFillShade="E6"/>
          </w:tcPr>
          <w:p w14:paraId="01E7F4D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D0CECE" w:themeFill="background2" w:themeFillShade="E6"/>
            <w:tcMar>
              <w:top w:w="43" w:type="dxa"/>
              <w:left w:w="115" w:type="dxa"/>
              <w:bottom w:w="43" w:type="dxa"/>
              <w:right w:w="115" w:type="dxa"/>
            </w:tcMar>
          </w:tcPr>
          <w:p w14:paraId="3AA81AFE" w14:textId="0DC65887"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hAnsi="Times New Roman" w:cs="Times New Roman"/>
                <w:b/>
                <w:bCs/>
                <w:sz w:val="24"/>
                <w:szCs w:val="24"/>
              </w:rPr>
              <w:t>Exploring Work-Based Learning</w:t>
            </w:r>
          </w:p>
        </w:tc>
        <w:tc>
          <w:tcPr>
            <w:tcW w:w="1131" w:type="pct"/>
            <w:shd w:val="clear" w:color="auto" w:fill="D0CECE" w:themeFill="background2" w:themeFillShade="E6"/>
          </w:tcPr>
          <w:p w14:paraId="5E206208"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D0CECE" w:themeFill="background2" w:themeFillShade="E6"/>
          </w:tcPr>
          <w:p w14:paraId="1B5DC2FF"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D0CECE" w:themeFill="background2" w:themeFillShade="E6"/>
          </w:tcPr>
          <w:p w14:paraId="770E6E4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7FAA6C9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D0CECE" w:themeFill="background2" w:themeFillShade="E6"/>
          </w:tcPr>
          <w:p w14:paraId="4815D1E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3FB2344F" w14:textId="77777777" w:rsidTr="003F4895">
        <w:tc>
          <w:tcPr>
            <w:tcW w:w="167" w:type="pct"/>
          </w:tcPr>
          <w:p w14:paraId="497DD335" w14:textId="0D3EF163"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35</w:t>
            </w:r>
          </w:p>
        </w:tc>
        <w:tc>
          <w:tcPr>
            <w:tcW w:w="518" w:type="pct"/>
            <w:tcMar>
              <w:top w:w="43" w:type="dxa"/>
              <w:left w:w="115" w:type="dxa"/>
              <w:bottom w:w="43" w:type="dxa"/>
              <w:right w:w="115" w:type="dxa"/>
            </w:tcMar>
          </w:tcPr>
          <w:p w14:paraId="7B1C856C" w14:textId="42BF1B3C"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Identify the types of work-based learning (WBL) opportunities.</w:t>
            </w:r>
          </w:p>
        </w:tc>
        <w:tc>
          <w:tcPr>
            <w:tcW w:w="1131" w:type="pct"/>
          </w:tcPr>
          <w:p w14:paraId="3884B672"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Identification includes</w:t>
            </w:r>
          </w:p>
          <w:p w14:paraId="56581199"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job shadowing</w:t>
            </w:r>
          </w:p>
          <w:p w14:paraId="0BA800CA"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mentorship</w:t>
            </w:r>
          </w:p>
          <w:p w14:paraId="4732EF91"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externship</w:t>
            </w:r>
          </w:p>
          <w:p w14:paraId="081D71A2"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school-based enterprise</w:t>
            </w:r>
          </w:p>
          <w:p w14:paraId="6C9D132A"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entrepreneurship</w:t>
            </w:r>
          </w:p>
          <w:p w14:paraId="60F51EC1"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internship</w:t>
            </w:r>
          </w:p>
          <w:p w14:paraId="36A9AC8D"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service learning</w:t>
            </w:r>
          </w:p>
          <w:p w14:paraId="264D8048"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clinical experience</w:t>
            </w:r>
          </w:p>
          <w:p w14:paraId="063F0295"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cooperative education</w:t>
            </w:r>
          </w:p>
          <w:p w14:paraId="3A52B8FD"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Youth Registered Apprenticeship</w:t>
            </w:r>
          </w:p>
          <w:p w14:paraId="6D35CD80"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Registered Apprenticeship</w:t>
            </w:r>
          </w:p>
          <w:p w14:paraId="10377307" w14:textId="3009E0D3"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S</w:t>
            </w:r>
            <w:r w:rsidRPr="003F4895">
              <w:rPr>
                <w:rFonts w:ascii="Times New Roman" w:eastAsia="Times New Roman" w:hAnsi="Times New Roman" w:cs="Times New Roman"/>
                <w:sz w:val="24"/>
                <w:szCs w:val="24"/>
              </w:rPr>
              <w:t>upervised Agricultural Experience.</w:t>
            </w:r>
          </w:p>
        </w:tc>
        <w:tc>
          <w:tcPr>
            <w:tcW w:w="1454" w:type="pct"/>
          </w:tcPr>
          <w:p w14:paraId="7C85144E"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work-based learning?</w:t>
            </w:r>
          </w:p>
          <w:p w14:paraId="1868FBCF"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can work-based learning help an individual identify a career choice?</w:t>
            </w:r>
          </w:p>
          <w:p w14:paraId="0E90F743"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will being an active listener help an individual in a work-based learning situation?</w:t>
            </w:r>
          </w:p>
          <w:p w14:paraId="6A6A8E9E"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will participation in a work-based learning situation improve leadership skills? Teamwork skills?</w:t>
            </w:r>
          </w:p>
          <w:p w14:paraId="14EE35F7"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importance of teamwork in a work-based learning situation?</w:t>
            </w:r>
          </w:p>
          <w:p w14:paraId="06F9965B"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is time management important in work-based learning?</w:t>
            </w:r>
          </w:p>
          <w:p w14:paraId="3A449182" w14:textId="502A6F38"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consequences may result if a person fails to meet deadlines?</w:t>
            </w:r>
          </w:p>
        </w:tc>
        <w:tc>
          <w:tcPr>
            <w:tcW w:w="553" w:type="pct"/>
          </w:tcPr>
          <w:p w14:paraId="738F0A6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518E297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55DAA329"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048CF8DF" w14:textId="77777777" w:rsidTr="003F4895">
        <w:tc>
          <w:tcPr>
            <w:tcW w:w="167" w:type="pct"/>
          </w:tcPr>
          <w:p w14:paraId="328DA16D" w14:textId="7B51D8B3"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36 (O)</w:t>
            </w:r>
          </w:p>
        </w:tc>
        <w:tc>
          <w:tcPr>
            <w:tcW w:w="518" w:type="pct"/>
            <w:tcMar>
              <w:top w:w="43" w:type="dxa"/>
              <w:left w:w="115" w:type="dxa"/>
              <w:bottom w:w="43" w:type="dxa"/>
              <w:right w:w="115" w:type="dxa"/>
            </w:tcMar>
          </w:tcPr>
          <w:p w14:paraId="7E76AD8F" w14:textId="0DF35845"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Reflect on lessons learned during the WBL experience.</w:t>
            </w:r>
          </w:p>
        </w:tc>
        <w:tc>
          <w:tcPr>
            <w:tcW w:w="1131" w:type="pct"/>
          </w:tcPr>
          <w:p w14:paraId="4B8E11AD"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Reflection includes</w:t>
            </w:r>
          </w:p>
          <w:p w14:paraId="2449060C"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workplace procedures</w:t>
            </w:r>
          </w:p>
          <w:p w14:paraId="1653F28E"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proofErr w:type="gramStart"/>
            <w:r w:rsidRPr="003F4895">
              <w:rPr>
                <w:rFonts w:ascii="Times New Roman" w:eastAsia="Times New Roman" w:hAnsi="Times New Roman" w:cs="Times New Roman"/>
                <w:sz w:val="24"/>
                <w:szCs w:val="24"/>
              </w:rPr>
              <w:t>application</w:t>
            </w:r>
            <w:proofErr w:type="gramEnd"/>
            <w:r w:rsidRPr="003F4895">
              <w:rPr>
                <w:rFonts w:ascii="Times New Roman" w:eastAsia="Times New Roman" w:hAnsi="Times New Roman" w:cs="Times New Roman"/>
                <w:sz w:val="24"/>
                <w:szCs w:val="24"/>
              </w:rPr>
              <w:t xml:space="preserve"> of course competencies to WBL experience</w:t>
            </w:r>
          </w:p>
          <w:p w14:paraId="29ED346C" w14:textId="25DFD0A4"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new knowledge gained through the WBL experience.</w:t>
            </w:r>
          </w:p>
        </w:tc>
        <w:tc>
          <w:tcPr>
            <w:tcW w:w="1454" w:type="pct"/>
          </w:tcPr>
          <w:p w14:paraId="4C143FB7"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some practices that will help in the reflection process?</w:t>
            </w:r>
          </w:p>
          <w:p w14:paraId="3FDD2EDD"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necessary skills to pursue a career in the related area?</w:t>
            </w:r>
          </w:p>
          <w:p w14:paraId="235BB6E5"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it important to reflect on the WBL experience?</w:t>
            </w:r>
          </w:p>
          <w:p w14:paraId="1084242B"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cooperation vital to being successful during a WBL experience?</w:t>
            </w:r>
          </w:p>
          <w:p w14:paraId="68C45949"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other opportunities may exist for a person who excels during a WBL experience?</w:t>
            </w:r>
          </w:p>
          <w:p w14:paraId="0C00D540" w14:textId="13D18ABE"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 xml:space="preserve">How can the skills </w:t>
            </w:r>
            <w:proofErr w:type="gramStart"/>
            <w:r w:rsidRPr="003F4895">
              <w:rPr>
                <w:rFonts w:ascii="Times New Roman" w:eastAsia="Times New Roman" w:hAnsi="Times New Roman" w:cs="Times New Roman"/>
                <w:sz w:val="24"/>
                <w:szCs w:val="24"/>
              </w:rPr>
              <w:t>gained</w:t>
            </w:r>
            <w:proofErr w:type="gramEnd"/>
            <w:r w:rsidRPr="003F4895">
              <w:rPr>
                <w:rFonts w:ascii="Times New Roman" w:eastAsia="Times New Roman" w:hAnsi="Times New Roman" w:cs="Times New Roman"/>
                <w:sz w:val="24"/>
                <w:szCs w:val="24"/>
              </w:rPr>
              <w:t xml:space="preserve"> during a WBL experience benefit a student after graduation?</w:t>
            </w:r>
          </w:p>
        </w:tc>
        <w:tc>
          <w:tcPr>
            <w:tcW w:w="553" w:type="pct"/>
          </w:tcPr>
          <w:p w14:paraId="1701ACB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364B2E90"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7D46147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5D5FE148" w14:textId="77777777" w:rsidTr="003F4895">
        <w:tc>
          <w:tcPr>
            <w:tcW w:w="167" w:type="pct"/>
          </w:tcPr>
          <w:p w14:paraId="2F34476C" w14:textId="3CBEC4FF"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37</w:t>
            </w:r>
          </w:p>
        </w:tc>
        <w:tc>
          <w:tcPr>
            <w:tcW w:w="518" w:type="pct"/>
            <w:tcMar>
              <w:top w:w="43" w:type="dxa"/>
              <w:left w:w="115" w:type="dxa"/>
              <w:bottom w:w="43" w:type="dxa"/>
              <w:right w:w="115" w:type="dxa"/>
            </w:tcMar>
          </w:tcPr>
          <w:p w14:paraId="03A4CDDC" w14:textId="7D983CAE"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Explore career opportunities related to the WBL experience.</w:t>
            </w:r>
          </w:p>
        </w:tc>
        <w:tc>
          <w:tcPr>
            <w:tcW w:w="1131" w:type="pct"/>
          </w:tcPr>
          <w:p w14:paraId="545CDB71"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Exploration includes</w:t>
            </w:r>
          </w:p>
          <w:p w14:paraId="095B5E30"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listing possible careers related to this course</w:t>
            </w:r>
          </w:p>
          <w:p w14:paraId="11390CA4"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describing each career</w:t>
            </w:r>
          </w:p>
          <w:p w14:paraId="6AF2C923" w14:textId="77777777"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determining the education and experience required</w:t>
            </w:r>
          </w:p>
          <w:p w14:paraId="647A194E" w14:textId="7F1B2292" w:rsidR="003F4895" w:rsidRPr="003F4895" w:rsidRDefault="003F4895" w:rsidP="003F4895">
            <w:pPr>
              <w:pStyle w:val="ListParagraph"/>
              <w:numPr>
                <w:ilvl w:val="0"/>
                <w:numId w:val="77"/>
              </w:numPr>
              <w:rPr>
                <w:rFonts w:ascii="Times New Roman" w:eastAsia="Times New Roman" w:hAnsi="Times New Roman" w:cs="Times New Roman"/>
                <w:b/>
                <w:bCs/>
                <w:sz w:val="24"/>
                <w:szCs w:val="24"/>
              </w:rPr>
            </w:pPr>
            <w:proofErr w:type="spellStart"/>
            <w:r w:rsidRPr="003F4895">
              <w:rPr>
                <w:rFonts w:ascii="Times New Roman" w:eastAsia="Times New Roman" w:hAnsi="Times New Roman" w:cs="Times New Roman"/>
                <w:sz w:val="24"/>
                <w:szCs w:val="24"/>
              </w:rPr>
              <w:t>xploring</w:t>
            </w:r>
            <w:proofErr w:type="spellEnd"/>
            <w:r w:rsidRPr="003F4895">
              <w:rPr>
                <w:rFonts w:ascii="Times New Roman" w:eastAsia="Times New Roman" w:hAnsi="Times New Roman" w:cs="Times New Roman"/>
                <w:sz w:val="24"/>
                <w:szCs w:val="24"/>
              </w:rPr>
              <w:t xml:space="preserve"> job opportunities, salaries, and benefits.</w:t>
            </w:r>
          </w:p>
        </w:tc>
        <w:tc>
          <w:tcPr>
            <w:tcW w:w="1454" w:type="pct"/>
          </w:tcPr>
          <w:p w14:paraId="7F8A76D5"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some local career opportunities in each of the career pathways?</w:t>
            </w:r>
          </w:p>
          <w:p w14:paraId="7DFDB738"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level of education is required for different careers in each of the career pathways?</w:t>
            </w:r>
          </w:p>
          <w:p w14:paraId="096AEAA4"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potential salaries and opportunities for advancement in different careers within the pathways?</w:t>
            </w:r>
          </w:p>
          <w:p w14:paraId="65B83C77"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careers are available through government agencies?</w:t>
            </w:r>
          </w:p>
          <w:p w14:paraId="67F4857B"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would an individual begin to start his/her own business?</w:t>
            </w:r>
          </w:p>
          <w:p w14:paraId="4DC3E14C"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is the career outlook for the pathways within the WBL experience?</w:t>
            </w:r>
          </w:p>
          <w:p w14:paraId="3B29C1DE" w14:textId="1F063FA2"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some careers within the WBL experience that interest you?</w:t>
            </w:r>
          </w:p>
        </w:tc>
        <w:tc>
          <w:tcPr>
            <w:tcW w:w="553" w:type="pct"/>
          </w:tcPr>
          <w:p w14:paraId="4BFF372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18F34396"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47748D5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2068CE63" w14:textId="77777777" w:rsidTr="003F4895">
        <w:tc>
          <w:tcPr>
            <w:tcW w:w="167" w:type="pct"/>
          </w:tcPr>
          <w:p w14:paraId="42525F59" w14:textId="705F3F22"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38 (O)</w:t>
            </w:r>
          </w:p>
        </w:tc>
        <w:tc>
          <w:tcPr>
            <w:tcW w:w="518" w:type="pct"/>
            <w:tcMar>
              <w:top w:w="43" w:type="dxa"/>
              <w:left w:w="115" w:type="dxa"/>
              <w:bottom w:w="43" w:type="dxa"/>
              <w:right w:w="115" w:type="dxa"/>
            </w:tcMar>
          </w:tcPr>
          <w:p w14:paraId="6D20AB27" w14:textId="1105F6B0"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Participate in a WBL experience, when appropriate.</w:t>
            </w:r>
          </w:p>
        </w:tc>
        <w:tc>
          <w:tcPr>
            <w:tcW w:w="1131" w:type="pct"/>
          </w:tcPr>
          <w:p w14:paraId="2CD57F0D" w14:textId="77777777" w:rsidR="003F4895" w:rsidRPr="003F4895" w:rsidRDefault="003F4895" w:rsidP="003F4895">
            <w:pPr>
              <w:shd w:val="clear" w:color="auto" w:fill="FFFFFF"/>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Participation includes</w:t>
            </w:r>
          </w:p>
          <w:p w14:paraId="1577E9A5" w14:textId="77777777"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an emphasis on the relationship between course competencies and the WBL experience</w:t>
            </w:r>
          </w:p>
          <w:p w14:paraId="28758F1E" w14:textId="77777777" w:rsid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adherence to workplace expectations during the WBL experience</w:t>
            </w:r>
          </w:p>
          <w:p w14:paraId="1952DE7F" w14:textId="17B57C7D" w:rsidR="003F4895" w:rsidRPr="003F4895" w:rsidRDefault="003F4895" w:rsidP="003F4895">
            <w:pPr>
              <w:pStyle w:val="ListParagraph"/>
              <w:numPr>
                <w:ilvl w:val="0"/>
                <w:numId w:val="7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completion of the WBL experience.</w:t>
            </w:r>
          </w:p>
        </w:tc>
        <w:tc>
          <w:tcPr>
            <w:tcW w:w="1454" w:type="pct"/>
          </w:tcPr>
          <w:p w14:paraId="23D0A965"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Who can participate in a WBL experience?</w:t>
            </w:r>
          </w:p>
          <w:p w14:paraId="16FF5D1D"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Why is it important to keep the lines of communication open with the WBL </w:t>
            </w:r>
            <w:proofErr w:type="gramStart"/>
            <w:r w:rsidRPr="003F4895">
              <w:rPr>
                <w:rFonts w:ascii="Times New Roman" w:eastAsia="Times New Roman" w:hAnsi="Times New Roman" w:cs="Times New Roman"/>
                <w:sz w:val="24"/>
                <w:szCs w:val="24"/>
              </w:rPr>
              <w:t>experience</w:t>
            </w:r>
            <w:proofErr w:type="gramEnd"/>
            <w:r w:rsidRPr="003F4895">
              <w:rPr>
                <w:rFonts w:ascii="Times New Roman" w:eastAsia="Times New Roman" w:hAnsi="Times New Roman" w:cs="Times New Roman"/>
                <w:sz w:val="24"/>
                <w:szCs w:val="24"/>
              </w:rPr>
              <w:t xml:space="preserve"> participants?</w:t>
            </w:r>
          </w:p>
          <w:p w14:paraId="5DA3D7B5"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role does active listening play in performing various tasks during the WBL experience?</w:t>
            </w:r>
          </w:p>
          <w:p w14:paraId="7197211A" w14:textId="77777777" w:rsidR="003F4895" w:rsidRPr="003F4895" w:rsidRDefault="003F4895" w:rsidP="003F4895">
            <w:pPr>
              <w:pStyle w:val="ListParagraph"/>
              <w:numPr>
                <w:ilvl w:val="0"/>
                <w:numId w:val="77"/>
              </w:numPr>
              <w:ind w:left="444"/>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participating in a WBL experience contribute to career development?</w:t>
            </w:r>
          </w:p>
          <w:p w14:paraId="500F90C8" w14:textId="77777777"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can students do to balance time, work, and study during a WBL experience?</w:t>
            </w:r>
          </w:p>
          <w:p w14:paraId="1B2E7432" w14:textId="426C4E95" w:rsidR="003F4895" w:rsidRPr="003F4895" w:rsidRDefault="003F4895" w:rsidP="003F4895">
            <w:pPr>
              <w:pStyle w:val="ListParagraph"/>
              <w:numPr>
                <w:ilvl w:val="0"/>
                <w:numId w:val="77"/>
              </w:numPr>
              <w:ind w:left="444"/>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consequences may result if a participant does not follow instructions during a WBL experience?</w:t>
            </w:r>
          </w:p>
        </w:tc>
        <w:tc>
          <w:tcPr>
            <w:tcW w:w="553" w:type="pct"/>
          </w:tcPr>
          <w:p w14:paraId="602C75A2"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tcPr>
          <w:p w14:paraId="24A9AF08"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tcPr>
          <w:p w14:paraId="1CAC7DF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347D03FC" w14:textId="0E118E8F" w:rsidTr="00EC1959">
        <w:tc>
          <w:tcPr>
            <w:tcW w:w="167" w:type="pct"/>
            <w:shd w:val="clear" w:color="auto" w:fill="AEAAAA" w:themeFill="background2" w:themeFillShade="BF"/>
          </w:tcPr>
          <w:p w14:paraId="46EC88E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AEAAAA" w:themeFill="background2" w:themeFillShade="BF"/>
            <w:tcMar>
              <w:top w:w="43" w:type="dxa"/>
              <w:left w:w="115" w:type="dxa"/>
              <w:bottom w:w="43" w:type="dxa"/>
              <w:right w:w="115" w:type="dxa"/>
            </w:tcMar>
          </w:tcPr>
          <w:p w14:paraId="3CC65C05" w14:textId="3DAA3CD5"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 xml:space="preserve">Interpreting the Culture and </w:t>
            </w:r>
            <w:r w:rsidRPr="003F4895">
              <w:rPr>
                <w:rFonts w:ascii="Times New Roman" w:eastAsia="Times New Roman" w:hAnsi="Times New Roman" w:cs="Times New Roman"/>
                <w:b/>
                <w:bCs/>
                <w:sz w:val="24"/>
                <w:szCs w:val="24"/>
              </w:rPr>
              <w:lastRenderedPageBreak/>
              <w:t>Purpose of Games</w:t>
            </w:r>
          </w:p>
        </w:tc>
        <w:tc>
          <w:tcPr>
            <w:tcW w:w="1131" w:type="pct"/>
            <w:shd w:val="clear" w:color="auto" w:fill="AEAAAA" w:themeFill="background2" w:themeFillShade="BF"/>
          </w:tcPr>
          <w:p w14:paraId="20C50A1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AEAAAA" w:themeFill="background2" w:themeFillShade="BF"/>
          </w:tcPr>
          <w:p w14:paraId="4220681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AEAAAA" w:themeFill="background2" w:themeFillShade="BF"/>
          </w:tcPr>
          <w:p w14:paraId="5296C36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7CD38D9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5AEB38F6"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0FEA6F50" w14:textId="0CF51940" w:rsidTr="00EC1959">
        <w:tblPrEx>
          <w:tblCellMar>
            <w:left w:w="108" w:type="dxa"/>
            <w:right w:w="108" w:type="dxa"/>
          </w:tblCellMar>
        </w:tblPrEx>
        <w:tc>
          <w:tcPr>
            <w:tcW w:w="167" w:type="pct"/>
          </w:tcPr>
          <w:p w14:paraId="4D08FFFA" w14:textId="7E5E7DA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39</w:t>
            </w:r>
          </w:p>
        </w:tc>
        <w:tc>
          <w:tcPr>
            <w:tcW w:w="518" w:type="pct"/>
            <w:hideMark/>
          </w:tcPr>
          <w:p w14:paraId="2465E068" w14:textId="7B4CD15E"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Analyze the elements of a successful game. </w:t>
            </w:r>
          </w:p>
        </w:tc>
        <w:tc>
          <w:tcPr>
            <w:tcW w:w="1131" w:type="pct"/>
          </w:tcPr>
          <w:p w14:paraId="1913A93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Analysis could include</w:t>
            </w:r>
          </w:p>
          <w:p w14:paraId="224E67D0" w14:textId="77777777" w:rsidR="003F4895" w:rsidRPr="003F4895" w:rsidRDefault="003F4895" w:rsidP="003F4895">
            <w:pPr>
              <w:numPr>
                <w:ilvl w:val="0"/>
                <w:numId w:val="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player engagement </w:t>
            </w:r>
          </w:p>
          <w:p w14:paraId="34F15414" w14:textId="3C431ED0" w:rsidR="003F4895" w:rsidRPr="003F4895" w:rsidRDefault="003F4895" w:rsidP="003F4895">
            <w:pPr>
              <w:numPr>
                <w:ilvl w:val="0"/>
                <w:numId w:val="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balance (i.e., difficulty level)</w:t>
            </w:r>
          </w:p>
          <w:p w14:paraId="293361FA" w14:textId="77777777" w:rsidR="003F4895" w:rsidRPr="003F4895" w:rsidRDefault="003F4895" w:rsidP="003F4895">
            <w:pPr>
              <w:numPr>
                <w:ilvl w:val="0"/>
                <w:numId w:val="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control (i.e., players make choices that affect the outcome)</w:t>
            </w:r>
          </w:p>
          <w:p w14:paraId="33427E13" w14:textId="77777777" w:rsidR="003F4895" w:rsidRPr="003F4895" w:rsidRDefault="003F4895" w:rsidP="003F4895">
            <w:pPr>
              <w:numPr>
                <w:ilvl w:val="0"/>
                <w:numId w:val="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rewards (e.g., scoring, advancement through levels, animations, random rewards)</w:t>
            </w:r>
          </w:p>
          <w:p w14:paraId="18EB78F8" w14:textId="77777777" w:rsidR="003F4895" w:rsidRPr="003F4895" w:rsidRDefault="003F4895" w:rsidP="003F4895">
            <w:pPr>
              <w:numPr>
                <w:ilvl w:val="0"/>
                <w:numId w:val="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goals and feedback (i.e., games that provide clear, achievable goals and useful feedback)</w:t>
            </w:r>
          </w:p>
          <w:p w14:paraId="735EC2F4" w14:textId="3AE5F144" w:rsidR="003F4895" w:rsidRPr="003F4895" w:rsidRDefault="003F4895" w:rsidP="003F4895">
            <w:pPr>
              <w:numPr>
                <w:ilvl w:val="0"/>
                <w:numId w:val="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marketing.</w:t>
            </w:r>
          </w:p>
        </w:tc>
        <w:tc>
          <w:tcPr>
            <w:tcW w:w="1454" w:type="pct"/>
          </w:tcPr>
          <w:p w14:paraId="42F50448"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7A5F6876" w14:textId="77777777" w:rsidR="003F4895" w:rsidRPr="003F4895" w:rsidRDefault="003F4895" w:rsidP="003F4895">
            <w:pPr>
              <w:numPr>
                <w:ilvl w:val="0"/>
                <w:numId w:val="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criteria to determine whether a game is successful?</w:t>
            </w:r>
          </w:p>
          <w:p w14:paraId="156A0E4B" w14:textId="12CF6160" w:rsidR="003F4895" w:rsidRPr="003F4895" w:rsidRDefault="003F4895" w:rsidP="003F4895">
            <w:pPr>
              <w:numPr>
                <w:ilvl w:val="0"/>
                <w:numId w:val="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 player engagement and feedback influence whether a game is considered successful?</w:t>
            </w:r>
          </w:p>
        </w:tc>
        <w:tc>
          <w:tcPr>
            <w:tcW w:w="553" w:type="pct"/>
          </w:tcPr>
          <w:p w14:paraId="669FD781"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English: 11.DSR, 11.RV, 11.RI, 11.LU, 12.RV, 12.RI, 12.LU</w:t>
            </w:r>
          </w:p>
          <w:p w14:paraId="1D1B6B6C" w14:textId="77777777" w:rsidR="003F4895" w:rsidRPr="003F4895" w:rsidRDefault="003F4895" w:rsidP="003F4895">
            <w:pPr>
              <w:rPr>
                <w:rFonts w:ascii="Times New Roman" w:eastAsia="Times New Roman" w:hAnsi="Times New Roman" w:cs="Times New Roman"/>
                <w:sz w:val="24"/>
                <w:szCs w:val="24"/>
              </w:rPr>
            </w:pPr>
          </w:p>
          <w:p w14:paraId="3FF4D5DE" w14:textId="77777777" w:rsidR="003F4895" w:rsidRPr="003F4895" w:rsidRDefault="003F4895" w:rsidP="003F4895">
            <w:pPr>
              <w:rPr>
                <w:rFonts w:ascii="Times New Roman" w:eastAsia="Times New Roman" w:hAnsi="Times New Roman" w:cs="Times New Roman"/>
                <w:sz w:val="24"/>
                <w:szCs w:val="24"/>
              </w:rPr>
            </w:pPr>
          </w:p>
          <w:p w14:paraId="2EBD7200" w14:textId="77777777" w:rsidR="003F4895" w:rsidRPr="003F4895" w:rsidRDefault="003F4895" w:rsidP="003F4895">
            <w:pPr>
              <w:rPr>
                <w:rFonts w:ascii="Times New Roman" w:eastAsia="Times New Roman" w:hAnsi="Times New Roman" w:cs="Times New Roman"/>
                <w:sz w:val="24"/>
                <w:szCs w:val="24"/>
              </w:rPr>
            </w:pPr>
          </w:p>
          <w:p w14:paraId="31D66499" w14:textId="77777777" w:rsidR="003F4895" w:rsidRPr="003F4895" w:rsidRDefault="003F4895" w:rsidP="003F4895">
            <w:pPr>
              <w:rPr>
                <w:rFonts w:ascii="Times New Roman" w:eastAsia="Times New Roman" w:hAnsi="Times New Roman" w:cs="Times New Roman"/>
                <w:sz w:val="24"/>
                <w:szCs w:val="24"/>
              </w:rPr>
            </w:pPr>
          </w:p>
        </w:tc>
        <w:tc>
          <w:tcPr>
            <w:tcW w:w="625" w:type="pct"/>
          </w:tcPr>
          <w:p w14:paraId="6259502D"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2V</w:t>
            </w:r>
            <w:r w:rsidRPr="003F4895">
              <w:rPr>
                <w:rFonts w:ascii="Times New Roman" w:hAnsi="Times New Roman" w:cs="Times New Roman"/>
                <w:sz w:val="24"/>
                <w:szCs w:val="24"/>
              </w:rPr>
              <w:t xml:space="preserve">: Analyze the stability of a technological system and how it is inﬂuenced by </w:t>
            </w:r>
            <w:proofErr w:type="gramStart"/>
            <w:r w:rsidRPr="003F4895">
              <w:rPr>
                <w:rFonts w:ascii="Times New Roman" w:hAnsi="Times New Roman" w:cs="Times New Roman"/>
                <w:sz w:val="24"/>
                <w:szCs w:val="24"/>
              </w:rPr>
              <w:t>all of</w:t>
            </w:r>
            <w:proofErr w:type="gramEnd"/>
            <w:r w:rsidRPr="003F4895">
              <w:rPr>
                <w:rFonts w:ascii="Times New Roman" w:hAnsi="Times New Roman" w:cs="Times New Roman"/>
                <w:sz w:val="24"/>
                <w:szCs w:val="24"/>
              </w:rPr>
              <w:t xml:space="preserve"> the components in the system, especially those in the feedback loop. </w:t>
            </w:r>
          </w:p>
          <w:p w14:paraId="1765ACE9" w14:textId="333117AE" w:rsidR="003F4895" w:rsidRPr="003F4895" w:rsidRDefault="003F4895" w:rsidP="003F4895">
            <w:pPr>
              <w:rPr>
                <w:rFonts w:ascii="Times New Roman" w:hAnsi="Times New Roman" w:cs="Times New Roman"/>
                <w:sz w:val="24"/>
                <w:szCs w:val="24"/>
              </w:rPr>
            </w:pPr>
          </w:p>
          <w:p w14:paraId="32A722F7"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7Y</w:t>
            </w:r>
            <w:r w:rsidRPr="003F4895">
              <w:rPr>
                <w:rFonts w:ascii="Times New Roman" w:hAnsi="Times New Roman" w:cs="Times New Roman"/>
                <w:sz w:val="24"/>
                <w:szCs w:val="24"/>
              </w:rPr>
              <w:t xml:space="preserve">: Optimize a design by addressing desired qualities within criteria and constraints. </w:t>
            </w:r>
          </w:p>
          <w:p w14:paraId="50F519AC" w14:textId="7D664D5E" w:rsidR="003F4895" w:rsidRPr="003F4895" w:rsidRDefault="003F4895" w:rsidP="003F4895">
            <w:pPr>
              <w:rPr>
                <w:rFonts w:ascii="Times New Roman" w:hAnsi="Times New Roman" w:cs="Times New Roman"/>
                <w:sz w:val="24"/>
                <w:szCs w:val="24"/>
              </w:rPr>
            </w:pPr>
          </w:p>
          <w:p w14:paraId="08DE0BD7" w14:textId="65E6C14F"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8Q</w:t>
            </w:r>
            <w:r w:rsidRPr="003F4895">
              <w:rPr>
                <w:rFonts w:ascii="Times New Roman" w:hAnsi="Times New Roman" w:cs="Times New Roman"/>
                <w:sz w:val="24"/>
                <w:szCs w:val="24"/>
              </w:rPr>
              <w:t>: Synthesize data and analyze trends to make decisions about technological products, systems, or processes.</w:t>
            </w:r>
          </w:p>
        </w:tc>
        <w:tc>
          <w:tcPr>
            <w:tcW w:w="552" w:type="pct"/>
          </w:tcPr>
          <w:p w14:paraId="08CBA71F"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07D7126D" w14:textId="77777777" w:rsidR="003F4895" w:rsidRPr="003F4895" w:rsidRDefault="003F4895" w:rsidP="003F4895">
            <w:pPr>
              <w:rPr>
                <w:rFonts w:ascii="Times New Roman" w:eastAsia="Times New Roman" w:hAnsi="Times New Roman" w:cs="Times New Roman"/>
                <w:sz w:val="24"/>
                <w:szCs w:val="24"/>
              </w:rPr>
            </w:pPr>
          </w:p>
          <w:p w14:paraId="4978EACE" w14:textId="60EAA1FC"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50E19735" w14:textId="3ED4C76A" w:rsidTr="00EC1959">
        <w:tblPrEx>
          <w:tblCellMar>
            <w:left w:w="108" w:type="dxa"/>
            <w:right w:w="108" w:type="dxa"/>
          </w:tblCellMar>
        </w:tblPrEx>
        <w:tc>
          <w:tcPr>
            <w:tcW w:w="167" w:type="pct"/>
          </w:tcPr>
          <w:p w14:paraId="592CC333" w14:textId="042E054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40</w:t>
            </w:r>
          </w:p>
        </w:tc>
        <w:tc>
          <w:tcPr>
            <w:tcW w:w="518" w:type="pct"/>
            <w:hideMark/>
          </w:tcPr>
          <w:p w14:paraId="2FBD050A" w14:textId="6D510B5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Explain the effects of games on the user. </w:t>
            </w:r>
          </w:p>
        </w:tc>
        <w:tc>
          <w:tcPr>
            <w:tcW w:w="1131" w:type="pct"/>
          </w:tcPr>
          <w:p w14:paraId="42BF0E7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Effects may include</w:t>
            </w:r>
          </w:p>
          <w:p w14:paraId="358DB7BA" w14:textId="17355869" w:rsidR="003F4895" w:rsidRPr="003F4895" w:rsidRDefault="003F4895" w:rsidP="003F4895">
            <w:pPr>
              <w:numPr>
                <w:ilvl w:val="0"/>
                <w:numId w:val="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intellectual (e.g., educational, training, adaptive)</w:t>
            </w:r>
          </w:p>
          <w:p w14:paraId="369B3CBB" w14:textId="64D31016" w:rsidR="003F4895" w:rsidRPr="003F4895" w:rsidRDefault="003F4895" w:rsidP="003F4895">
            <w:pPr>
              <w:numPr>
                <w:ilvl w:val="0"/>
                <w:numId w:val="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psychological (e.g., empathy, desensitization, addiction)</w:t>
            </w:r>
          </w:p>
          <w:p w14:paraId="507E52D1" w14:textId="70714C7C" w:rsidR="003F4895" w:rsidRPr="003F4895" w:rsidRDefault="003F4895" w:rsidP="003F4895">
            <w:pPr>
              <w:numPr>
                <w:ilvl w:val="0"/>
                <w:numId w:val="3"/>
              </w:numPr>
              <w:rPr>
                <w:rFonts w:ascii="Times New Roman" w:eastAsia="Times New Roman" w:hAnsi="Times New Roman" w:cs="Times New Roman"/>
                <w:sz w:val="24"/>
                <w:szCs w:val="24"/>
                <w:lang w:val="fr-FR"/>
              </w:rPr>
            </w:pPr>
            <w:proofErr w:type="spellStart"/>
            <w:proofErr w:type="gramStart"/>
            <w:r w:rsidRPr="003F4895">
              <w:rPr>
                <w:rFonts w:ascii="Times New Roman" w:eastAsia="Times New Roman" w:hAnsi="Times New Roman" w:cs="Times New Roman"/>
                <w:sz w:val="24"/>
                <w:szCs w:val="24"/>
                <w:lang w:val="fr-FR"/>
              </w:rPr>
              <w:t>physical</w:t>
            </w:r>
            <w:proofErr w:type="spellEnd"/>
            <w:proofErr w:type="gramEnd"/>
            <w:r w:rsidRPr="003F4895">
              <w:rPr>
                <w:rFonts w:ascii="Times New Roman" w:eastAsia="Times New Roman" w:hAnsi="Times New Roman" w:cs="Times New Roman"/>
                <w:sz w:val="24"/>
                <w:szCs w:val="24"/>
                <w:lang w:val="fr-FR"/>
              </w:rPr>
              <w:t xml:space="preserve"> (e.g., </w:t>
            </w:r>
            <w:proofErr w:type="spellStart"/>
            <w:r w:rsidRPr="003F4895">
              <w:rPr>
                <w:rFonts w:ascii="Times New Roman" w:eastAsia="Times New Roman" w:hAnsi="Times New Roman" w:cs="Times New Roman"/>
                <w:sz w:val="24"/>
                <w:szCs w:val="24"/>
                <w:lang w:val="fr-FR"/>
              </w:rPr>
              <w:t>exercise</w:t>
            </w:r>
            <w:proofErr w:type="spellEnd"/>
            <w:r w:rsidRPr="003F4895">
              <w:rPr>
                <w:rFonts w:ascii="Times New Roman" w:eastAsia="Times New Roman" w:hAnsi="Times New Roman" w:cs="Times New Roman"/>
                <w:sz w:val="24"/>
                <w:szCs w:val="24"/>
                <w:lang w:val="fr-FR"/>
              </w:rPr>
              <w:t xml:space="preserve">, vision, </w:t>
            </w:r>
            <w:proofErr w:type="spellStart"/>
            <w:r w:rsidRPr="003F4895">
              <w:rPr>
                <w:rFonts w:ascii="Times New Roman" w:eastAsia="Times New Roman" w:hAnsi="Times New Roman" w:cs="Times New Roman"/>
                <w:sz w:val="24"/>
                <w:szCs w:val="24"/>
                <w:lang w:val="fr-FR"/>
              </w:rPr>
              <w:t>seizures</w:t>
            </w:r>
            <w:proofErr w:type="spellEnd"/>
            <w:r w:rsidRPr="003F4895">
              <w:rPr>
                <w:rFonts w:ascii="Times New Roman" w:eastAsia="Times New Roman" w:hAnsi="Times New Roman" w:cs="Times New Roman"/>
                <w:sz w:val="24"/>
                <w:szCs w:val="24"/>
                <w:lang w:val="fr-FR"/>
              </w:rPr>
              <w:t>, posture)</w:t>
            </w:r>
          </w:p>
          <w:p w14:paraId="01771439" w14:textId="2C7EB82C" w:rsidR="003F4895" w:rsidRPr="003F4895" w:rsidRDefault="003F4895" w:rsidP="003F4895">
            <w:pPr>
              <w:numPr>
                <w:ilvl w:val="0"/>
                <w:numId w:val="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social (e.g., community, connections).</w:t>
            </w:r>
          </w:p>
        </w:tc>
        <w:tc>
          <w:tcPr>
            <w:tcW w:w="1454" w:type="pct"/>
          </w:tcPr>
          <w:p w14:paraId="43B5A06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29D65C6A" w14:textId="77777777" w:rsidR="003F4895" w:rsidRPr="003F4895" w:rsidRDefault="003F4895" w:rsidP="003F4895">
            <w:pPr>
              <w:numPr>
                <w:ilvl w:val="0"/>
                <w:numId w:val="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some of the indicators of the positive and negative effects of gaming?</w:t>
            </w:r>
          </w:p>
          <w:p w14:paraId="1FA42AAC" w14:textId="77777777" w:rsidR="003F4895" w:rsidRPr="003F4895" w:rsidRDefault="003F4895" w:rsidP="003F4895">
            <w:pPr>
              <w:numPr>
                <w:ilvl w:val="0"/>
                <w:numId w:val="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measures can be put in place to monitor the effects?</w:t>
            </w:r>
          </w:p>
          <w:p w14:paraId="504F7C0A" w14:textId="135F78E4" w:rsidR="003F4895" w:rsidRPr="003F4895" w:rsidRDefault="003F4895" w:rsidP="003F4895">
            <w:pPr>
              <w:numPr>
                <w:ilvl w:val="0"/>
                <w:numId w:val="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potential consequences of failing to monitor the effects?</w:t>
            </w:r>
          </w:p>
        </w:tc>
        <w:tc>
          <w:tcPr>
            <w:tcW w:w="553" w:type="pct"/>
          </w:tcPr>
          <w:p w14:paraId="03F2FA8A" w14:textId="34CB475D"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11.RV, 11.RI, 11.LU, 11.C, 12.RV, 12.RI, 12.LU, 12.C</w:t>
            </w:r>
          </w:p>
        </w:tc>
        <w:tc>
          <w:tcPr>
            <w:tcW w:w="625" w:type="pct"/>
          </w:tcPr>
          <w:p w14:paraId="6092EE21"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4P</w:t>
            </w:r>
            <w:r w:rsidRPr="003F4895">
              <w:rPr>
                <w:rFonts w:ascii="Times New Roman" w:hAnsi="Times New Roman" w:cs="Times New Roman"/>
                <w:sz w:val="24"/>
                <w:szCs w:val="24"/>
              </w:rPr>
              <w:t xml:space="preserve">: Evaluate ways that technology can impact individuals, society, and the environment. </w:t>
            </w:r>
          </w:p>
          <w:p w14:paraId="7FC6608B" w14:textId="58B30336" w:rsidR="003F4895" w:rsidRPr="003F4895" w:rsidRDefault="003F4895" w:rsidP="003F4895">
            <w:pPr>
              <w:rPr>
                <w:rFonts w:ascii="Times New Roman" w:hAnsi="Times New Roman" w:cs="Times New Roman"/>
                <w:sz w:val="24"/>
                <w:szCs w:val="24"/>
              </w:rPr>
            </w:pPr>
          </w:p>
          <w:p w14:paraId="7872BEA9"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4T</w:t>
            </w:r>
            <w:r w:rsidRPr="003F4895">
              <w:rPr>
                <w:rFonts w:ascii="Times New Roman" w:hAnsi="Times New Roman" w:cs="Times New Roman"/>
                <w:sz w:val="24"/>
                <w:szCs w:val="24"/>
              </w:rPr>
              <w:t xml:space="preserve">: Evaluate how technologies alter human health and capabilities. </w:t>
            </w:r>
          </w:p>
          <w:p w14:paraId="6509577F" w14:textId="668F1664" w:rsidR="003F4895" w:rsidRPr="003F4895" w:rsidRDefault="003F4895" w:rsidP="003F4895">
            <w:pPr>
              <w:rPr>
                <w:rFonts w:ascii="Times New Roman" w:hAnsi="Times New Roman" w:cs="Times New Roman"/>
                <w:sz w:val="24"/>
                <w:szCs w:val="24"/>
              </w:rPr>
            </w:pPr>
          </w:p>
          <w:p w14:paraId="1B82291F" w14:textId="326E97F3"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lastRenderedPageBreak/>
              <w:t>8Q</w:t>
            </w:r>
            <w:r w:rsidRPr="003F4895">
              <w:rPr>
                <w:rFonts w:ascii="Times New Roman" w:hAnsi="Times New Roman" w:cs="Times New Roman"/>
                <w:sz w:val="24"/>
                <w:szCs w:val="24"/>
              </w:rPr>
              <w:t>: Synthesize data and analyze trends to make decisions about technological products, systems, or processes.</w:t>
            </w:r>
          </w:p>
        </w:tc>
        <w:tc>
          <w:tcPr>
            <w:tcW w:w="552" w:type="pct"/>
          </w:tcPr>
          <w:p w14:paraId="245517D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Board Game Design</w:t>
            </w:r>
          </w:p>
          <w:p w14:paraId="6F805E08" w14:textId="77777777" w:rsidR="003F4895" w:rsidRPr="003F4895" w:rsidRDefault="003F4895" w:rsidP="003F4895">
            <w:pPr>
              <w:rPr>
                <w:rFonts w:ascii="Times New Roman" w:eastAsia="Times New Roman" w:hAnsi="Times New Roman" w:cs="Times New Roman"/>
                <w:sz w:val="24"/>
                <w:szCs w:val="24"/>
              </w:rPr>
            </w:pPr>
          </w:p>
          <w:p w14:paraId="6B704B72" w14:textId="2AA44B53"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1F28D7B9" w14:textId="4E0B55AA" w:rsidTr="00EC1959">
        <w:tblPrEx>
          <w:tblCellMar>
            <w:left w:w="108" w:type="dxa"/>
            <w:right w:w="108" w:type="dxa"/>
          </w:tblCellMar>
        </w:tblPrEx>
        <w:tc>
          <w:tcPr>
            <w:tcW w:w="167" w:type="pct"/>
          </w:tcPr>
          <w:p w14:paraId="6A6B4ADB" w14:textId="723268B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41</w:t>
            </w:r>
          </w:p>
        </w:tc>
        <w:tc>
          <w:tcPr>
            <w:tcW w:w="518" w:type="pct"/>
            <w:hideMark/>
          </w:tcPr>
          <w:p w14:paraId="77345D4A" w14:textId="5C60034B"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Define the </w:t>
            </w:r>
            <w:r w:rsidRPr="003F4895">
              <w:rPr>
                <w:rFonts w:ascii="Times New Roman" w:eastAsia="Times New Roman" w:hAnsi="Times New Roman" w:cs="Times New Roman"/>
                <w:i/>
                <w:iCs/>
                <w:sz w:val="24"/>
                <w:szCs w:val="24"/>
              </w:rPr>
              <w:t>culture</w:t>
            </w:r>
            <w:r w:rsidRPr="003F4895">
              <w:rPr>
                <w:rFonts w:ascii="Times New Roman" w:eastAsia="Times New Roman" w:hAnsi="Times New Roman" w:cs="Times New Roman"/>
                <w:sz w:val="24"/>
                <w:szCs w:val="24"/>
              </w:rPr>
              <w:t xml:space="preserve"> of a game. </w:t>
            </w:r>
          </w:p>
        </w:tc>
        <w:tc>
          <w:tcPr>
            <w:tcW w:w="1131" w:type="pct"/>
          </w:tcPr>
          <w:p w14:paraId="2EEBE302" w14:textId="5D5CD29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Definition should include characteristics inherent to a particular game culture (e.g., anime, medieval, fantasy, retro).</w:t>
            </w:r>
          </w:p>
        </w:tc>
        <w:tc>
          <w:tcPr>
            <w:tcW w:w="1454" w:type="pct"/>
          </w:tcPr>
          <w:p w14:paraId="333CECE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435939AD" w14:textId="77777777" w:rsidR="003F4895" w:rsidRPr="003F4895" w:rsidRDefault="003F4895" w:rsidP="003F4895">
            <w:pPr>
              <w:numPr>
                <w:ilvl w:val="0"/>
                <w:numId w:val="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some examples of games with distinct cultures?</w:t>
            </w:r>
          </w:p>
          <w:p w14:paraId="641BCEAF" w14:textId="77777777" w:rsidR="003F4895" w:rsidRPr="003F4895" w:rsidRDefault="003F4895" w:rsidP="003F4895">
            <w:pPr>
              <w:numPr>
                <w:ilvl w:val="0"/>
                <w:numId w:val="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Why are some individuals drawn to </w:t>
            </w:r>
            <w:proofErr w:type="gramStart"/>
            <w:r w:rsidRPr="003F4895">
              <w:rPr>
                <w:rFonts w:ascii="Times New Roman" w:eastAsia="Times New Roman" w:hAnsi="Times New Roman" w:cs="Times New Roman"/>
                <w:sz w:val="24"/>
                <w:szCs w:val="24"/>
              </w:rPr>
              <w:t>particular games</w:t>
            </w:r>
            <w:proofErr w:type="gramEnd"/>
            <w:r w:rsidRPr="003F4895">
              <w:rPr>
                <w:rFonts w:ascii="Times New Roman" w:eastAsia="Times New Roman" w:hAnsi="Times New Roman" w:cs="Times New Roman"/>
                <w:sz w:val="24"/>
                <w:szCs w:val="24"/>
              </w:rPr>
              <w:t>?</w:t>
            </w:r>
          </w:p>
          <w:p w14:paraId="2A7098C6" w14:textId="24EA0570" w:rsidR="003F4895" w:rsidRPr="003F4895" w:rsidRDefault="003F4895" w:rsidP="003F4895">
            <w:pPr>
              <w:numPr>
                <w:ilvl w:val="0"/>
                <w:numId w:val="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broader cultural impacts made by games?</w:t>
            </w:r>
          </w:p>
        </w:tc>
        <w:tc>
          <w:tcPr>
            <w:tcW w:w="553" w:type="pct"/>
          </w:tcPr>
          <w:p w14:paraId="23E24156" w14:textId="757D7AB2"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11.RV, 11.RI, 12.RV, 12.RI</w:t>
            </w:r>
          </w:p>
        </w:tc>
        <w:tc>
          <w:tcPr>
            <w:tcW w:w="625" w:type="pct"/>
          </w:tcPr>
          <w:p w14:paraId="57C825EF"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5H</w:t>
            </w:r>
            <w:r w:rsidRPr="003F4895">
              <w:rPr>
                <w:rFonts w:ascii="Times New Roman" w:hAnsi="Times New Roman" w:cs="Times New Roman"/>
                <w:sz w:val="24"/>
                <w:szCs w:val="24"/>
              </w:rPr>
              <w:t xml:space="preserve">: Evaluate a technological innovation that arose from a specific society’s unique need or want. </w:t>
            </w:r>
          </w:p>
          <w:p w14:paraId="346427CD" w14:textId="1A5AEA20" w:rsidR="003F4895" w:rsidRPr="003F4895" w:rsidRDefault="003F4895" w:rsidP="003F4895">
            <w:pPr>
              <w:rPr>
                <w:rFonts w:ascii="Times New Roman" w:hAnsi="Times New Roman" w:cs="Times New Roman"/>
                <w:sz w:val="24"/>
                <w:szCs w:val="24"/>
              </w:rPr>
            </w:pPr>
          </w:p>
          <w:p w14:paraId="0157C57C"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6G</w:t>
            </w:r>
            <w:r w:rsidRPr="003F4895">
              <w:rPr>
                <w:rFonts w:ascii="Times New Roman" w:hAnsi="Times New Roman" w:cs="Times New Roman"/>
                <w:sz w:val="24"/>
                <w:szCs w:val="24"/>
              </w:rPr>
              <w:t xml:space="preserve">: Verify that the evolution of civilization has been directly affected by, and has in turn affected, the development and use of tools, materials, and processes. </w:t>
            </w:r>
          </w:p>
          <w:p w14:paraId="1F3FC9A4" w14:textId="2CD48167" w:rsidR="003F4895" w:rsidRPr="003F4895" w:rsidRDefault="003F4895" w:rsidP="003F4895">
            <w:pPr>
              <w:rPr>
                <w:rFonts w:ascii="Times New Roman" w:hAnsi="Times New Roman" w:cs="Times New Roman"/>
                <w:sz w:val="24"/>
                <w:szCs w:val="24"/>
              </w:rPr>
            </w:pPr>
          </w:p>
          <w:p w14:paraId="39F14D45" w14:textId="6D2756C4"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6H</w:t>
            </w:r>
            <w:r w:rsidRPr="003F4895">
              <w:rPr>
                <w:rFonts w:ascii="Times New Roman" w:hAnsi="Times New Roman" w:cs="Times New Roman"/>
                <w:sz w:val="24"/>
                <w:szCs w:val="24"/>
              </w:rPr>
              <w:t xml:space="preserve">: Evaluate how technology has been a powerful force in reshaping the social, cultural, political, and economic landscapes throughout history. </w:t>
            </w:r>
          </w:p>
        </w:tc>
        <w:tc>
          <w:tcPr>
            <w:tcW w:w="552" w:type="pct"/>
          </w:tcPr>
          <w:p w14:paraId="7BEA70B6"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6BF2F3D8" w14:textId="77777777" w:rsidR="003F4895" w:rsidRPr="003F4895" w:rsidRDefault="003F4895" w:rsidP="003F4895">
            <w:pPr>
              <w:rPr>
                <w:rFonts w:ascii="Times New Roman" w:eastAsia="Times New Roman" w:hAnsi="Times New Roman" w:cs="Times New Roman"/>
                <w:sz w:val="24"/>
                <w:szCs w:val="24"/>
              </w:rPr>
            </w:pPr>
          </w:p>
          <w:p w14:paraId="792E1F6A" w14:textId="62819DE0"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2B289E1C" w14:textId="79780D0E" w:rsidTr="00EC1959">
        <w:tc>
          <w:tcPr>
            <w:tcW w:w="167" w:type="pct"/>
            <w:shd w:val="clear" w:color="auto" w:fill="AEAAAA" w:themeFill="background2" w:themeFillShade="BF"/>
          </w:tcPr>
          <w:p w14:paraId="3F0AD02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AEAAAA" w:themeFill="background2" w:themeFillShade="BF"/>
            <w:tcMar>
              <w:top w:w="43" w:type="dxa"/>
              <w:left w:w="115" w:type="dxa"/>
              <w:bottom w:w="43" w:type="dxa"/>
              <w:right w:w="115" w:type="dxa"/>
            </w:tcMar>
          </w:tcPr>
          <w:p w14:paraId="4B28EBB1" w14:textId="3123A201"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Applying Ethics and Regulations to Game Design</w:t>
            </w:r>
          </w:p>
        </w:tc>
        <w:tc>
          <w:tcPr>
            <w:tcW w:w="1131" w:type="pct"/>
            <w:shd w:val="clear" w:color="auto" w:fill="AEAAAA" w:themeFill="background2" w:themeFillShade="BF"/>
          </w:tcPr>
          <w:p w14:paraId="7BE6BBD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AEAAAA" w:themeFill="background2" w:themeFillShade="BF"/>
          </w:tcPr>
          <w:p w14:paraId="5DC11F70"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AEAAAA" w:themeFill="background2" w:themeFillShade="BF"/>
          </w:tcPr>
          <w:p w14:paraId="0D99D37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6153308F"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4F7AC919"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41A815C0" w14:textId="3481942E" w:rsidTr="00EC1959">
        <w:tblPrEx>
          <w:tblCellMar>
            <w:left w:w="108" w:type="dxa"/>
            <w:right w:w="108" w:type="dxa"/>
          </w:tblCellMar>
        </w:tblPrEx>
        <w:tc>
          <w:tcPr>
            <w:tcW w:w="167" w:type="pct"/>
          </w:tcPr>
          <w:p w14:paraId="7062D65A" w14:textId="67865F0E"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42</w:t>
            </w:r>
          </w:p>
        </w:tc>
        <w:tc>
          <w:tcPr>
            <w:tcW w:w="518" w:type="pct"/>
            <w:hideMark/>
          </w:tcPr>
          <w:p w14:paraId="7CE88A74" w14:textId="2FF67C31"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Investigate accessibility for games. </w:t>
            </w:r>
          </w:p>
        </w:tc>
        <w:tc>
          <w:tcPr>
            <w:tcW w:w="1131" w:type="pct"/>
          </w:tcPr>
          <w:p w14:paraId="00147177" w14:textId="6D59A51D"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Investigation should include examples of how games incorporate accessibility </w:t>
            </w:r>
            <w:r w:rsidRPr="003F4895">
              <w:rPr>
                <w:rFonts w:ascii="Times New Roman" w:eastAsia="Times New Roman" w:hAnsi="Times New Roman" w:cs="Times New Roman"/>
                <w:sz w:val="24"/>
                <w:szCs w:val="24"/>
              </w:rPr>
              <w:lastRenderedPageBreak/>
              <w:t>principles.</w:t>
            </w:r>
            <w:r w:rsidRPr="003F4895">
              <w:rPr>
                <w:rFonts w:ascii="Times New Roman" w:eastAsia="Times New Roman" w:hAnsi="Times New Roman" w:cs="Times New Roman"/>
                <w:sz w:val="24"/>
                <w:szCs w:val="24"/>
              </w:rPr>
              <w:br/>
            </w:r>
          </w:p>
        </w:tc>
        <w:tc>
          <w:tcPr>
            <w:tcW w:w="1454" w:type="pct"/>
          </w:tcPr>
          <w:p w14:paraId="3FEE5DAB"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lastRenderedPageBreak/>
              <w:t>Process/Skill Questions:</w:t>
            </w:r>
          </w:p>
          <w:p w14:paraId="368C3A58" w14:textId="77777777" w:rsidR="003F4895" w:rsidRPr="003F4895" w:rsidRDefault="003F4895" w:rsidP="003F4895">
            <w:pPr>
              <w:numPr>
                <w:ilvl w:val="0"/>
                <w:numId w:val="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is meant by </w:t>
            </w:r>
            <w:r w:rsidRPr="003F4895">
              <w:rPr>
                <w:rFonts w:ascii="Times New Roman" w:eastAsia="Times New Roman" w:hAnsi="Times New Roman" w:cs="Times New Roman"/>
                <w:i/>
                <w:iCs/>
                <w:sz w:val="24"/>
                <w:szCs w:val="24"/>
              </w:rPr>
              <w:t>accessibility</w:t>
            </w:r>
            <w:r w:rsidRPr="003F4895">
              <w:rPr>
                <w:rFonts w:ascii="Times New Roman" w:eastAsia="Times New Roman" w:hAnsi="Times New Roman" w:cs="Times New Roman"/>
                <w:sz w:val="24"/>
                <w:szCs w:val="24"/>
              </w:rPr>
              <w:t>?</w:t>
            </w:r>
          </w:p>
          <w:p w14:paraId="3CA717E9" w14:textId="77777777" w:rsidR="003F4895" w:rsidRPr="003F4895" w:rsidRDefault="003F4895" w:rsidP="003F4895">
            <w:pPr>
              <w:numPr>
                <w:ilvl w:val="0"/>
                <w:numId w:val="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does accessibility matter?</w:t>
            </w:r>
          </w:p>
          <w:p w14:paraId="3E687865" w14:textId="77777777" w:rsidR="003F4895" w:rsidRPr="003F4895" w:rsidRDefault="003F4895" w:rsidP="003F4895">
            <w:pPr>
              <w:numPr>
                <w:ilvl w:val="0"/>
                <w:numId w:val="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What are recent innovations in accessible game design?</w:t>
            </w:r>
          </w:p>
          <w:p w14:paraId="0291A28F" w14:textId="47DDF612" w:rsidR="003F4895" w:rsidRPr="003F4895" w:rsidRDefault="003F4895" w:rsidP="003F4895">
            <w:pPr>
              <w:numPr>
                <w:ilvl w:val="0"/>
                <w:numId w:val="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is </w:t>
            </w:r>
            <w:r w:rsidRPr="003F4895">
              <w:rPr>
                <w:rFonts w:ascii="Times New Roman" w:eastAsia="Times New Roman" w:hAnsi="Times New Roman" w:cs="Times New Roman"/>
                <w:i/>
                <w:iCs/>
                <w:sz w:val="24"/>
                <w:szCs w:val="24"/>
              </w:rPr>
              <w:t>adaptive gaming</w:t>
            </w:r>
            <w:r w:rsidRPr="003F4895">
              <w:rPr>
                <w:rFonts w:ascii="Times New Roman" w:eastAsia="Times New Roman" w:hAnsi="Times New Roman" w:cs="Times New Roman"/>
                <w:sz w:val="24"/>
                <w:szCs w:val="24"/>
              </w:rPr>
              <w:t>?</w:t>
            </w:r>
          </w:p>
          <w:p w14:paraId="2B51964F" w14:textId="2840D3E3" w:rsidR="003F4895" w:rsidRPr="003F4895" w:rsidRDefault="003F4895" w:rsidP="003F4895">
            <w:pPr>
              <w:numPr>
                <w:ilvl w:val="0"/>
                <w:numId w:val="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games that implement accessibility principles?</w:t>
            </w:r>
          </w:p>
        </w:tc>
        <w:tc>
          <w:tcPr>
            <w:tcW w:w="553" w:type="pct"/>
          </w:tcPr>
          <w:p w14:paraId="6A1E8937" w14:textId="69D8FC8B"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 xml:space="preserve">English: 11.RI, 11.LU, 11.C, </w:t>
            </w:r>
            <w:r w:rsidRPr="003F4895">
              <w:rPr>
                <w:rFonts w:ascii="Times New Roman" w:eastAsia="Times New Roman" w:hAnsi="Times New Roman" w:cs="Times New Roman"/>
                <w:sz w:val="24"/>
                <w:szCs w:val="24"/>
              </w:rPr>
              <w:lastRenderedPageBreak/>
              <w:t>12.RI, 12.LU, 12.C</w:t>
            </w:r>
          </w:p>
        </w:tc>
        <w:tc>
          <w:tcPr>
            <w:tcW w:w="625" w:type="pct"/>
          </w:tcPr>
          <w:p w14:paraId="19389FC5"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lastRenderedPageBreak/>
              <w:t>4T</w:t>
            </w:r>
            <w:r w:rsidRPr="003F4895">
              <w:rPr>
                <w:rFonts w:ascii="Times New Roman" w:hAnsi="Times New Roman" w:cs="Times New Roman"/>
                <w:sz w:val="24"/>
                <w:szCs w:val="24"/>
              </w:rPr>
              <w:t xml:space="preserve">: Evaluate how technologies alter </w:t>
            </w:r>
            <w:r w:rsidRPr="003F4895">
              <w:rPr>
                <w:rFonts w:ascii="Times New Roman" w:hAnsi="Times New Roman" w:cs="Times New Roman"/>
                <w:sz w:val="24"/>
                <w:szCs w:val="24"/>
              </w:rPr>
              <w:lastRenderedPageBreak/>
              <w:t xml:space="preserve">human health and capabilities. </w:t>
            </w:r>
          </w:p>
          <w:p w14:paraId="2C55FC7E" w14:textId="6F751399" w:rsidR="003F4895" w:rsidRPr="003F4895" w:rsidRDefault="003F4895" w:rsidP="003F4895">
            <w:pPr>
              <w:rPr>
                <w:rFonts w:ascii="Times New Roman" w:hAnsi="Times New Roman" w:cs="Times New Roman"/>
                <w:sz w:val="24"/>
                <w:szCs w:val="24"/>
              </w:rPr>
            </w:pPr>
          </w:p>
          <w:p w14:paraId="79C442E4"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7Z</w:t>
            </w:r>
            <w:r w:rsidRPr="003F4895">
              <w:rPr>
                <w:rFonts w:ascii="Times New Roman" w:hAnsi="Times New Roman" w:cs="Times New Roman"/>
                <w:sz w:val="24"/>
                <w:szCs w:val="24"/>
              </w:rPr>
              <w:t xml:space="preserve">: Apply principles of human-centered design. </w:t>
            </w:r>
          </w:p>
          <w:p w14:paraId="79470BDA" w14:textId="797DC3D9" w:rsidR="003F4895" w:rsidRPr="003F4895" w:rsidRDefault="003F4895" w:rsidP="003F4895">
            <w:pPr>
              <w:rPr>
                <w:rFonts w:ascii="Times New Roman" w:hAnsi="Times New Roman" w:cs="Times New Roman"/>
                <w:sz w:val="24"/>
                <w:szCs w:val="24"/>
              </w:rPr>
            </w:pPr>
          </w:p>
          <w:p w14:paraId="359EA11C"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8P</w:t>
            </w:r>
            <w:r w:rsidRPr="003F4895">
              <w:rPr>
                <w:rFonts w:ascii="Times New Roman" w:hAnsi="Times New Roman" w:cs="Times New Roman"/>
                <w:sz w:val="24"/>
                <w:szCs w:val="24"/>
              </w:rPr>
              <w:t xml:space="preserve">: Apply appropriate methods to diagnose, adjust and repair systems to ensure precise, safe and proper functionality. </w:t>
            </w:r>
          </w:p>
          <w:p w14:paraId="21976CD7" w14:textId="68CF51FE" w:rsidR="003F4895" w:rsidRPr="003F4895" w:rsidRDefault="003F4895" w:rsidP="003F4895">
            <w:pPr>
              <w:rPr>
                <w:rFonts w:ascii="Times New Roman" w:hAnsi="Times New Roman" w:cs="Times New Roman"/>
                <w:sz w:val="24"/>
                <w:szCs w:val="24"/>
              </w:rPr>
            </w:pPr>
          </w:p>
          <w:p w14:paraId="30830163" w14:textId="49373A63"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8R</w:t>
            </w:r>
            <w:r w:rsidRPr="003F4895">
              <w:rPr>
                <w:rFonts w:ascii="Times New Roman" w:hAnsi="Times New Roman" w:cs="Times New Roman"/>
                <w:sz w:val="24"/>
                <w:szCs w:val="24"/>
              </w:rPr>
              <w:t>: Interpret the results of technology assessment to guide policy development.</w:t>
            </w:r>
          </w:p>
        </w:tc>
        <w:tc>
          <w:tcPr>
            <w:tcW w:w="552" w:type="pct"/>
          </w:tcPr>
          <w:p w14:paraId="219296AF"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Board Game Design</w:t>
            </w:r>
          </w:p>
          <w:p w14:paraId="0FAB782A" w14:textId="77777777" w:rsidR="003F4895" w:rsidRPr="003F4895" w:rsidRDefault="003F4895" w:rsidP="003F4895">
            <w:pPr>
              <w:rPr>
                <w:rFonts w:ascii="Times New Roman" w:eastAsia="Times New Roman" w:hAnsi="Times New Roman" w:cs="Times New Roman"/>
                <w:sz w:val="24"/>
                <w:szCs w:val="24"/>
              </w:rPr>
            </w:pPr>
          </w:p>
          <w:p w14:paraId="2CD8F6DA" w14:textId="402DACC3"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Video Game Design</w:t>
            </w:r>
          </w:p>
        </w:tc>
      </w:tr>
      <w:tr w:rsidR="003F4895" w:rsidRPr="003F4895" w14:paraId="4428FFDA" w14:textId="1A82D267" w:rsidTr="00EC1959">
        <w:tblPrEx>
          <w:tblCellMar>
            <w:left w:w="108" w:type="dxa"/>
            <w:right w:w="108" w:type="dxa"/>
          </w:tblCellMar>
        </w:tblPrEx>
        <w:tc>
          <w:tcPr>
            <w:tcW w:w="167" w:type="pct"/>
          </w:tcPr>
          <w:p w14:paraId="2F1B1EEC" w14:textId="0AD3B5B9"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43</w:t>
            </w:r>
          </w:p>
          <w:p w14:paraId="3E4AA3DB" w14:textId="6ABF127A" w:rsidR="003F4895" w:rsidRPr="003F4895" w:rsidRDefault="003F4895" w:rsidP="003F4895">
            <w:pPr>
              <w:rPr>
                <w:rFonts w:ascii="Times New Roman" w:eastAsia="Times New Roman" w:hAnsi="Times New Roman" w:cs="Times New Roman"/>
                <w:sz w:val="24"/>
                <w:szCs w:val="24"/>
              </w:rPr>
            </w:pPr>
          </w:p>
        </w:tc>
        <w:tc>
          <w:tcPr>
            <w:tcW w:w="518" w:type="pct"/>
            <w:hideMark/>
          </w:tcPr>
          <w:p w14:paraId="68573A4B" w14:textId="53BD3221"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Integrate intellectual property principles in game design and development.</w:t>
            </w:r>
          </w:p>
        </w:tc>
        <w:tc>
          <w:tcPr>
            <w:tcW w:w="1131" w:type="pct"/>
          </w:tcPr>
          <w:p w14:paraId="46DDFAB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Integration should include</w:t>
            </w:r>
          </w:p>
          <w:p w14:paraId="741EA8BF" w14:textId="77777777" w:rsidR="003F4895" w:rsidRPr="003F4895" w:rsidRDefault="003F4895" w:rsidP="003F4895">
            <w:pPr>
              <w:pStyle w:val="ListParagraph"/>
              <w:numPr>
                <w:ilvl w:val="0"/>
                <w:numId w:val="7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acknowledging one’s sources</w:t>
            </w:r>
          </w:p>
          <w:p w14:paraId="63D4D02C" w14:textId="77777777" w:rsidR="003F4895" w:rsidRPr="003F4895" w:rsidRDefault="003F4895" w:rsidP="003F4895">
            <w:pPr>
              <w:pStyle w:val="ListParagraph"/>
              <w:numPr>
                <w:ilvl w:val="0"/>
                <w:numId w:val="7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ethical use of artificial intelligence (AI)</w:t>
            </w:r>
          </w:p>
          <w:p w14:paraId="75643D63" w14:textId="2E65370B" w:rsidR="003F4895" w:rsidRPr="003F4895" w:rsidRDefault="003F4895" w:rsidP="003F4895">
            <w:pPr>
              <w:pStyle w:val="ListParagraph"/>
              <w:numPr>
                <w:ilvl w:val="0"/>
                <w:numId w:val="7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adherence to public domain, fair use, and other intellectual property regulations.</w:t>
            </w:r>
          </w:p>
        </w:tc>
        <w:tc>
          <w:tcPr>
            <w:tcW w:w="1454" w:type="pct"/>
          </w:tcPr>
          <w:p w14:paraId="295A8F23"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1231E891" w14:textId="77777777" w:rsidR="003F4895" w:rsidRPr="003F4895" w:rsidRDefault="003F4895" w:rsidP="003F4895">
            <w:pPr>
              <w:numPr>
                <w:ilvl w:val="0"/>
                <w:numId w:val="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protected under copyright laws?</w:t>
            </w:r>
          </w:p>
          <w:p w14:paraId="70BC03C8" w14:textId="77777777" w:rsidR="003F4895" w:rsidRPr="003F4895" w:rsidRDefault="003F4895" w:rsidP="003F4895">
            <w:pPr>
              <w:numPr>
                <w:ilvl w:val="0"/>
                <w:numId w:val="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Who owns intellectual property?</w:t>
            </w:r>
          </w:p>
          <w:p w14:paraId="728584F0" w14:textId="77777777" w:rsidR="003F4895" w:rsidRPr="003F4895" w:rsidRDefault="003F4895" w:rsidP="003F4895">
            <w:pPr>
              <w:numPr>
                <w:ilvl w:val="0"/>
                <w:numId w:val="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Who owns AI-generated content?</w:t>
            </w:r>
          </w:p>
          <w:p w14:paraId="0237C1FC" w14:textId="77777777" w:rsidR="003F4895" w:rsidRPr="003F4895" w:rsidRDefault="003F4895" w:rsidP="003F4895">
            <w:pPr>
              <w:numPr>
                <w:ilvl w:val="0"/>
                <w:numId w:val="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can a professional protect their intellectual property?</w:t>
            </w:r>
          </w:p>
          <w:p w14:paraId="2193FF9E" w14:textId="639E33EA" w:rsidR="003F4895" w:rsidRPr="003F4895" w:rsidRDefault="003F4895" w:rsidP="003F4895">
            <w:pPr>
              <w:numPr>
                <w:ilvl w:val="0"/>
                <w:numId w:val="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When is citation or explicit permission required before using content?</w:t>
            </w:r>
          </w:p>
        </w:tc>
        <w:tc>
          <w:tcPr>
            <w:tcW w:w="553" w:type="pct"/>
          </w:tcPr>
          <w:p w14:paraId="27CE7EA7" w14:textId="445D4054"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12.C, 12.LU</w:t>
            </w:r>
          </w:p>
        </w:tc>
        <w:tc>
          <w:tcPr>
            <w:tcW w:w="625" w:type="pct"/>
          </w:tcPr>
          <w:p w14:paraId="66C7D057"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2Z</w:t>
            </w:r>
            <w:r w:rsidRPr="003F4895">
              <w:rPr>
                <w:rFonts w:ascii="Times New Roman" w:hAnsi="Times New Roman" w:cs="Times New Roman"/>
                <w:sz w:val="24"/>
                <w:szCs w:val="24"/>
              </w:rPr>
              <w:t xml:space="preserve">: Use management processes in planning, organizing, and controlling work. </w:t>
            </w:r>
          </w:p>
          <w:p w14:paraId="1A90746C" w14:textId="74896858" w:rsidR="003F4895" w:rsidRPr="003F4895" w:rsidRDefault="003F4895" w:rsidP="003F4895">
            <w:pPr>
              <w:rPr>
                <w:rFonts w:ascii="Times New Roman" w:hAnsi="Times New Roman" w:cs="Times New Roman"/>
                <w:sz w:val="24"/>
                <w:szCs w:val="24"/>
              </w:rPr>
            </w:pPr>
          </w:p>
          <w:p w14:paraId="37DDA037" w14:textId="32CF0C68"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8R</w:t>
            </w:r>
            <w:r w:rsidRPr="003F4895">
              <w:rPr>
                <w:rFonts w:ascii="Times New Roman" w:hAnsi="Times New Roman" w:cs="Times New Roman"/>
                <w:sz w:val="24"/>
                <w:szCs w:val="24"/>
              </w:rPr>
              <w:t xml:space="preserve">: Interpret the results of technology assessment to guide policy development. </w:t>
            </w:r>
          </w:p>
        </w:tc>
        <w:tc>
          <w:tcPr>
            <w:tcW w:w="552" w:type="pct"/>
          </w:tcPr>
          <w:p w14:paraId="334995F3"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290A4E5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Technology Bowl</w:t>
            </w:r>
          </w:p>
          <w:p w14:paraId="0B6C28E4" w14:textId="77777777" w:rsidR="003F4895" w:rsidRPr="003F4895" w:rsidRDefault="003F4895" w:rsidP="003F4895">
            <w:pPr>
              <w:rPr>
                <w:rFonts w:ascii="Times New Roman" w:eastAsia="Times New Roman" w:hAnsi="Times New Roman" w:cs="Times New Roman"/>
                <w:sz w:val="24"/>
                <w:szCs w:val="24"/>
              </w:rPr>
            </w:pPr>
          </w:p>
          <w:p w14:paraId="4C5825C3" w14:textId="4F6958AB"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59520268" w14:textId="6CAD8420" w:rsidTr="00EC1959">
        <w:tblPrEx>
          <w:tblCellMar>
            <w:left w:w="108" w:type="dxa"/>
            <w:right w:w="108" w:type="dxa"/>
          </w:tblCellMar>
        </w:tblPrEx>
        <w:tc>
          <w:tcPr>
            <w:tcW w:w="167" w:type="pct"/>
          </w:tcPr>
          <w:p w14:paraId="61E0D668" w14:textId="50764738"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44</w:t>
            </w:r>
          </w:p>
        </w:tc>
        <w:tc>
          <w:tcPr>
            <w:tcW w:w="518" w:type="pct"/>
            <w:hideMark/>
          </w:tcPr>
          <w:p w14:paraId="73EC1A8B" w14:textId="507CE16C"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Interpret the Entertainment Software Rating Board (ESRB) rating system. </w:t>
            </w:r>
          </w:p>
        </w:tc>
        <w:tc>
          <w:tcPr>
            <w:tcW w:w="1131" w:type="pct"/>
          </w:tcPr>
          <w:p w14:paraId="45FD39E4"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Interpretation should include</w:t>
            </w:r>
          </w:p>
          <w:p w14:paraId="1EA2BE17" w14:textId="77777777" w:rsidR="003F4895" w:rsidRPr="003F4895" w:rsidRDefault="003F4895" w:rsidP="003F4895">
            <w:pPr>
              <w:numPr>
                <w:ilvl w:val="0"/>
                <w:numId w:val="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ratings</w:t>
            </w:r>
          </w:p>
          <w:p w14:paraId="24B8FF8D" w14:textId="77777777" w:rsidR="003F4895" w:rsidRPr="003F4895" w:rsidRDefault="003F4895" w:rsidP="003F4895">
            <w:pPr>
              <w:numPr>
                <w:ilvl w:val="0"/>
                <w:numId w:val="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content descriptors</w:t>
            </w:r>
          </w:p>
          <w:p w14:paraId="43C34A38" w14:textId="3F5C620C" w:rsidR="003F4895" w:rsidRPr="003F4895" w:rsidRDefault="003F4895" w:rsidP="003F4895">
            <w:pPr>
              <w:numPr>
                <w:ilvl w:val="0"/>
                <w:numId w:val="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interactive elements.</w:t>
            </w:r>
          </w:p>
        </w:tc>
        <w:tc>
          <w:tcPr>
            <w:tcW w:w="1454" w:type="pct"/>
          </w:tcPr>
          <w:p w14:paraId="76084ACB"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372A4CC0" w14:textId="06121F4A" w:rsidR="003F4895" w:rsidRPr="003F4895" w:rsidRDefault="003F4895" w:rsidP="003F4895">
            <w:pPr>
              <w:numPr>
                <w:ilvl w:val="0"/>
                <w:numId w:val="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are ratings defined?</w:t>
            </w:r>
          </w:p>
          <w:p w14:paraId="36032CC6" w14:textId="276C5327" w:rsidR="003F4895" w:rsidRPr="003F4895" w:rsidRDefault="003F4895" w:rsidP="003F4895">
            <w:pPr>
              <w:numPr>
                <w:ilvl w:val="0"/>
                <w:numId w:val="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some examples of games with specific ratings?</w:t>
            </w:r>
          </w:p>
        </w:tc>
        <w:tc>
          <w:tcPr>
            <w:tcW w:w="553" w:type="pct"/>
          </w:tcPr>
          <w:p w14:paraId="57B2BB1B" w14:textId="4879BC91"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11.RI, 11.C, 11.LU, 12.RI, 12.C, 12.LU</w:t>
            </w:r>
          </w:p>
        </w:tc>
        <w:tc>
          <w:tcPr>
            <w:tcW w:w="625" w:type="pct"/>
          </w:tcPr>
          <w:p w14:paraId="4C1BBBF6"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4P</w:t>
            </w:r>
            <w:r w:rsidRPr="003F4895">
              <w:rPr>
                <w:rFonts w:ascii="Times New Roman" w:hAnsi="Times New Roman" w:cs="Times New Roman"/>
                <w:sz w:val="24"/>
                <w:szCs w:val="24"/>
              </w:rPr>
              <w:t xml:space="preserve">: Evaluate ways that technology can impact individuals, society, and the environment. </w:t>
            </w:r>
          </w:p>
          <w:p w14:paraId="7EC0E1D5" w14:textId="5674E776"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8R</w:t>
            </w:r>
            <w:r w:rsidRPr="003F4895">
              <w:rPr>
                <w:rFonts w:ascii="Times New Roman" w:hAnsi="Times New Roman" w:cs="Times New Roman"/>
                <w:sz w:val="24"/>
                <w:szCs w:val="24"/>
              </w:rPr>
              <w:t xml:space="preserve">: Interpret the results of technology </w:t>
            </w:r>
            <w:r w:rsidRPr="003F4895">
              <w:rPr>
                <w:rFonts w:ascii="Times New Roman" w:hAnsi="Times New Roman" w:cs="Times New Roman"/>
                <w:sz w:val="24"/>
                <w:szCs w:val="24"/>
              </w:rPr>
              <w:lastRenderedPageBreak/>
              <w:t>assessment to guide policy development.</w:t>
            </w:r>
          </w:p>
        </w:tc>
        <w:tc>
          <w:tcPr>
            <w:tcW w:w="552" w:type="pct"/>
          </w:tcPr>
          <w:p w14:paraId="177B678C"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Board Game Design</w:t>
            </w:r>
          </w:p>
          <w:p w14:paraId="74402E03" w14:textId="77777777" w:rsidR="003F4895" w:rsidRPr="003F4895" w:rsidRDefault="003F4895" w:rsidP="003F4895">
            <w:pPr>
              <w:rPr>
                <w:rFonts w:ascii="Times New Roman" w:eastAsia="Times New Roman" w:hAnsi="Times New Roman" w:cs="Times New Roman"/>
                <w:sz w:val="24"/>
                <w:szCs w:val="24"/>
              </w:rPr>
            </w:pPr>
          </w:p>
          <w:p w14:paraId="48A49F37" w14:textId="5D322638"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1FE9CD6B" w14:textId="6E7CDE1D" w:rsidTr="00EC1959">
        <w:tblPrEx>
          <w:tblCellMar>
            <w:left w:w="108" w:type="dxa"/>
            <w:right w:w="108" w:type="dxa"/>
          </w:tblCellMar>
        </w:tblPrEx>
        <w:tc>
          <w:tcPr>
            <w:tcW w:w="167" w:type="pct"/>
          </w:tcPr>
          <w:p w14:paraId="026671E0" w14:textId="13EE833A"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45</w:t>
            </w:r>
          </w:p>
          <w:p w14:paraId="30AF44F5" w14:textId="2C76D25B"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(O)</w:t>
            </w:r>
          </w:p>
        </w:tc>
        <w:tc>
          <w:tcPr>
            <w:tcW w:w="518" w:type="pct"/>
            <w:hideMark/>
          </w:tcPr>
          <w:p w14:paraId="3A333695" w14:textId="59A5FAF1"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(Optional) Explain end-user license agreements (EULA). </w:t>
            </w:r>
          </w:p>
        </w:tc>
        <w:tc>
          <w:tcPr>
            <w:tcW w:w="1131" w:type="pct"/>
          </w:tcPr>
          <w:p w14:paraId="41C35B0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Explanation should include</w:t>
            </w:r>
          </w:p>
          <w:p w14:paraId="7E87E7BE" w14:textId="77777777" w:rsidR="003F4895" w:rsidRPr="003F4895" w:rsidRDefault="003F4895" w:rsidP="003F4895">
            <w:pPr>
              <w:numPr>
                <w:ilvl w:val="0"/>
                <w:numId w:val="1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code of conduct (e.g., no hate language, racism, violence, threats)</w:t>
            </w:r>
          </w:p>
          <w:p w14:paraId="3ED259D0" w14:textId="77777777" w:rsidR="003F4895" w:rsidRPr="003F4895" w:rsidRDefault="003F4895" w:rsidP="003F4895">
            <w:pPr>
              <w:numPr>
                <w:ilvl w:val="0"/>
                <w:numId w:val="1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license</w:t>
            </w:r>
          </w:p>
          <w:p w14:paraId="26CC48B8" w14:textId="77777777" w:rsidR="003F4895" w:rsidRPr="003F4895" w:rsidRDefault="003F4895" w:rsidP="003F4895">
            <w:pPr>
              <w:numPr>
                <w:ilvl w:val="0"/>
                <w:numId w:val="1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restrictions</w:t>
            </w:r>
          </w:p>
          <w:p w14:paraId="060E919D" w14:textId="77777777" w:rsidR="003F4895" w:rsidRPr="003F4895" w:rsidRDefault="003F4895" w:rsidP="003F4895">
            <w:pPr>
              <w:numPr>
                <w:ilvl w:val="0"/>
                <w:numId w:val="1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modifications to the application (e.g., no piracy, no altering or exploitation of the game)</w:t>
            </w:r>
          </w:p>
          <w:p w14:paraId="77F4F48C" w14:textId="77777777" w:rsidR="003F4895" w:rsidRPr="003F4895" w:rsidRDefault="003F4895" w:rsidP="003F4895">
            <w:pPr>
              <w:numPr>
                <w:ilvl w:val="0"/>
                <w:numId w:val="1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terms and termination</w:t>
            </w:r>
          </w:p>
          <w:p w14:paraId="0B5687C3" w14:textId="77777777" w:rsidR="003F4895" w:rsidRPr="003F4895" w:rsidRDefault="003F4895" w:rsidP="003F4895">
            <w:pPr>
              <w:numPr>
                <w:ilvl w:val="0"/>
                <w:numId w:val="1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severability</w:t>
            </w:r>
          </w:p>
          <w:p w14:paraId="11A302B5" w14:textId="77777777" w:rsidR="003F4895" w:rsidRPr="003F4895" w:rsidRDefault="003F4895" w:rsidP="003F4895">
            <w:pPr>
              <w:numPr>
                <w:ilvl w:val="0"/>
                <w:numId w:val="1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amendments to the agreement</w:t>
            </w:r>
          </w:p>
          <w:p w14:paraId="35AB9C71" w14:textId="77777777" w:rsidR="003F4895" w:rsidRPr="003F4895" w:rsidRDefault="003F4895" w:rsidP="003F4895">
            <w:pPr>
              <w:numPr>
                <w:ilvl w:val="0"/>
                <w:numId w:val="1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contact information.</w:t>
            </w:r>
          </w:p>
          <w:p w14:paraId="27B57B4D" w14:textId="77777777" w:rsidR="003F4895" w:rsidRPr="003F4895" w:rsidRDefault="003F4895" w:rsidP="003F4895">
            <w:pPr>
              <w:rPr>
                <w:rFonts w:ascii="Times New Roman" w:eastAsia="Times New Roman" w:hAnsi="Times New Roman" w:cs="Times New Roman"/>
                <w:sz w:val="24"/>
                <w:szCs w:val="24"/>
              </w:rPr>
            </w:pPr>
          </w:p>
          <w:p w14:paraId="59C1D40F" w14:textId="0B7A4460"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Explanation should also include who agreements are intended to protect and the limitations of liability.</w:t>
            </w:r>
          </w:p>
        </w:tc>
        <w:tc>
          <w:tcPr>
            <w:tcW w:w="1454" w:type="pct"/>
          </w:tcPr>
          <w:p w14:paraId="164E2D0B"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5022B6AB" w14:textId="77777777" w:rsidR="003F4895" w:rsidRPr="003F4895" w:rsidRDefault="003F4895" w:rsidP="003F4895">
            <w:pPr>
              <w:numPr>
                <w:ilvl w:val="0"/>
                <w:numId w:val="1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When one clicks</w:t>
            </w:r>
            <w:r w:rsidRPr="003F4895">
              <w:rPr>
                <w:rFonts w:ascii="Times New Roman" w:eastAsia="Times New Roman" w:hAnsi="Times New Roman" w:cs="Times New Roman"/>
                <w:i/>
                <w:iCs/>
                <w:sz w:val="24"/>
                <w:szCs w:val="24"/>
              </w:rPr>
              <w:t> Accept,</w:t>
            </w:r>
            <w:r w:rsidRPr="003F4895">
              <w:rPr>
                <w:rFonts w:ascii="Times New Roman" w:eastAsia="Times New Roman" w:hAnsi="Times New Roman" w:cs="Times New Roman"/>
                <w:sz w:val="24"/>
                <w:szCs w:val="24"/>
              </w:rPr>
              <w:t> what does that mean?</w:t>
            </w:r>
          </w:p>
          <w:p w14:paraId="5EC69663" w14:textId="79615977" w:rsidR="003F4895" w:rsidRPr="003F4895" w:rsidRDefault="003F4895" w:rsidP="003F4895">
            <w:pPr>
              <w:numPr>
                <w:ilvl w:val="0"/>
                <w:numId w:val="1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are the differences </w:t>
            </w:r>
            <w:proofErr w:type="gramStart"/>
            <w:r w:rsidRPr="003F4895">
              <w:rPr>
                <w:rFonts w:ascii="Times New Roman" w:eastAsia="Times New Roman" w:hAnsi="Times New Roman" w:cs="Times New Roman"/>
                <w:sz w:val="24"/>
                <w:szCs w:val="24"/>
              </w:rPr>
              <w:t>in</w:t>
            </w:r>
            <w:proofErr w:type="gramEnd"/>
            <w:r w:rsidRPr="003F4895">
              <w:rPr>
                <w:rFonts w:ascii="Times New Roman" w:eastAsia="Times New Roman" w:hAnsi="Times New Roman" w:cs="Times New Roman"/>
                <w:sz w:val="24"/>
                <w:szCs w:val="24"/>
              </w:rPr>
              <w:t xml:space="preserve"> EULAs?</w:t>
            </w:r>
          </w:p>
          <w:p w14:paraId="61F15507" w14:textId="77777777" w:rsidR="003F4895" w:rsidRPr="003F4895" w:rsidRDefault="003F4895" w:rsidP="003F4895">
            <w:pPr>
              <w:numPr>
                <w:ilvl w:val="0"/>
                <w:numId w:val="1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might one be banned?</w:t>
            </w:r>
          </w:p>
          <w:p w14:paraId="7BF12CCC" w14:textId="409835E1" w:rsidR="003F4895" w:rsidRPr="003F4895" w:rsidRDefault="003F4895" w:rsidP="003F4895">
            <w:pPr>
              <w:numPr>
                <w:ilvl w:val="0"/>
                <w:numId w:val="1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examples of loopholes in EULAs? How are these loopholes exploited?</w:t>
            </w:r>
          </w:p>
        </w:tc>
        <w:tc>
          <w:tcPr>
            <w:tcW w:w="553" w:type="pct"/>
          </w:tcPr>
          <w:p w14:paraId="4761F645" w14:textId="0143EFA8"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11.RV, 11.RI, 11.LU, 11.C, 12.RV, 12.RI, 12.LU, 12.C</w:t>
            </w:r>
          </w:p>
        </w:tc>
        <w:tc>
          <w:tcPr>
            <w:tcW w:w="625" w:type="pct"/>
          </w:tcPr>
          <w:p w14:paraId="208BF354"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8N</w:t>
            </w:r>
            <w:r w:rsidRPr="003F4895">
              <w:rPr>
                <w:rFonts w:ascii="Times New Roman" w:hAnsi="Times New Roman" w:cs="Times New Roman"/>
                <w:sz w:val="24"/>
                <w:szCs w:val="24"/>
              </w:rPr>
              <w:t xml:space="preserve">: Use various approaches to communicate processes and procedures for using, maintaining, and assessing technological products and systems. </w:t>
            </w:r>
          </w:p>
          <w:p w14:paraId="3402B063" w14:textId="5DE07E7F" w:rsidR="003F4895" w:rsidRPr="003F4895" w:rsidRDefault="003F4895" w:rsidP="003F4895">
            <w:pPr>
              <w:rPr>
                <w:rFonts w:ascii="Times New Roman" w:hAnsi="Times New Roman" w:cs="Times New Roman"/>
                <w:sz w:val="24"/>
                <w:szCs w:val="24"/>
              </w:rPr>
            </w:pPr>
          </w:p>
          <w:p w14:paraId="14319919" w14:textId="66359BC1"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8R</w:t>
            </w:r>
            <w:r w:rsidRPr="003F4895">
              <w:rPr>
                <w:rFonts w:ascii="Times New Roman" w:hAnsi="Times New Roman" w:cs="Times New Roman"/>
                <w:sz w:val="24"/>
                <w:szCs w:val="24"/>
              </w:rPr>
              <w:t>: Interpret the results of technology assessment to guide policy development.</w:t>
            </w:r>
          </w:p>
        </w:tc>
        <w:tc>
          <w:tcPr>
            <w:tcW w:w="552" w:type="pct"/>
          </w:tcPr>
          <w:p w14:paraId="67F1195E"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276721FD" w14:textId="77777777" w:rsidR="003F4895" w:rsidRPr="003F4895" w:rsidRDefault="003F4895" w:rsidP="003F4895">
            <w:pPr>
              <w:rPr>
                <w:rFonts w:ascii="Times New Roman" w:eastAsia="Times New Roman" w:hAnsi="Times New Roman" w:cs="Times New Roman"/>
                <w:sz w:val="24"/>
                <w:szCs w:val="24"/>
              </w:rPr>
            </w:pPr>
          </w:p>
          <w:p w14:paraId="4DCB1A5D" w14:textId="3A8F9D89"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6C7557D5" w14:textId="03BF4A2A" w:rsidTr="00EC1959">
        <w:tblPrEx>
          <w:tblCellMar>
            <w:left w:w="108" w:type="dxa"/>
            <w:right w:w="108" w:type="dxa"/>
          </w:tblCellMar>
        </w:tblPrEx>
        <w:tc>
          <w:tcPr>
            <w:tcW w:w="167" w:type="pct"/>
          </w:tcPr>
          <w:p w14:paraId="315F0FA7" w14:textId="4F6EFC5F"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46</w:t>
            </w:r>
          </w:p>
        </w:tc>
        <w:tc>
          <w:tcPr>
            <w:tcW w:w="518" w:type="pct"/>
            <w:hideMark/>
          </w:tcPr>
          <w:p w14:paraId="677A57F6" w14:textId="54612F09"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Summarize the security concerns of the user and the developer. </w:t>
            </w:r>
          </w:p>
        </w:tc>
        <w:tc>
          <w:tcPr>
            <w:tcW w:w="1131" w:type="pct"/>
          </w:tcPr>
          <w:p w14:paraId="6B230D3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Summary should include</w:t>
            </w:r>
          </w:p>
          <w:p w14:paraId="4A881E8C" w14:textId="77777777" w:rsidR="003F4895" w:rsidRPr="003F4895" w:rsidRDefault="003F4895" w:rsidP="003F4895">
            <w:pPr>
              <w:numPr>
                <w:ilvl w:val="0"/>
                <w:numId w:val="1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users’ personal information</w:t>
            </w:r>
          </w:p>
          <w:p w14:paraId="5B8D6D41" w14:textId="1D8B8786" w:rsidR="003F4895" w:rsidRPr="003F4895" w:rsidRDefault="003F4895" w:rsidP="003F4895">
            <w:pPr>
              <w:numPr>
                <w:ilvl w:val="0"/>
                <w:numId w:val="1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developers’ measures to protect users.</w:t>
            </w:r>
          </w:p>
        </w:tc>
        <w:tc>
          <w:tcPr>
            <w:tcW w:w="1454" w:type="pct"/>
          </w:tcPr>
          <w:p w14:paraId="5D5314BE"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574FB2E2" w14:textId="0FD30D93" w:rsidR="003F4895" w:rsidRPr="003F4895" w:rsidRDefault="003F4895" w:rsidP="003F4895">
            <w:pPr>
              <w:numPr>
                <w:ilvl w:val="0"/>
                <w:numId w:val="1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Who is responsible for protecting personal information?</w:t>
            </w:r>
          </w:p>
          <w:p w14:paraId="5BA53E3D" w14:textId="6B9F20E5" w:rsidR="003F4895" w:rsidRPr="003F4895" w:rsidRDefault="003F4895" w:rsidP="003F4895">
            <w:pPr>
              <w:numPr>
                <w:ilvl w:val="0"/>
                <w:numId w:val="1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Who is responsible for user safety?</w:t>
            </w:r>
          </w:p>
        </w:tc>
        <w:tc>
          <w:tcPr>
            <w:tcW w:w="553" w:type="pct"/>
          </w:tcPr>
          <w:p w14:paraId="5C8CE1B5" w14:textId="264D9F81"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11.W, 12.C, 12.LU, 12.W</w:t>
            </w:r>
          </w:p>
        </w:tc>
        <w:tc>
          <w:tcPr>
            <w:tcW w:w="625" w:type="pct"/>
          </w:tcPr>
          <w:p w14:paraId="31A53A7E"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2V</w:t>
            </w:r>
            <w:r w:rsidRPr="003F4895">
              <w:rPr>
                <w:rFonts w:ascii="Times New Roman" w:hAnsi="Times New Roman" w:cs="Times New Roman"/>
                <w:sz w:val="24"/>
                <w:szCs w:val="24"/>
              </w:rPr>
              <w:t xml:space="preserve">: Analyze the stability of a technological system and how it is inﬂuenced by </w:t>
            </w:r>
            <w:proofErr w:type="gramStart"/>
            <w:r w:rsidRPr="003F4895">
              <w:rPr>
                <w:rFonts w:ascii="Times New Roman" w:hAnsi="Times New Roman" w:cs="Times New Roman"/>
                <w:sz w:val="24"/>
                <w:szCs w:val="24"/>
              </w:rPr>
              <w:t>all of</w:t>
            </w:r>
            <w:proofErr w:type="gramEnd"/>
            <w:r w:rsidRPr="003F4895">
              <w:rPr>
                <w:rFonts w:ascii="Times New Roman" w:hAnsi="Times New Roman" w:cs="Times New Roman"/>
                <w:sz w:val="24"/>
                <w:szCs w:val="24"/>
              </w:rPr>
              <w:t xml:space="preserve"> the components in the system, especially those in the feedback loop. </w:t>
            </w:r>
          </w:p>
          <w:p w14:paraId="2AC1C586" w14:textId="0861A5CE" w:rsidR="003F4895" w:rsidRPr="003F4895" w:rsidRDefault="003F4895" w:rsidP="003F4895">
            <w:pPr>
              <w:rPr>
                <w:rFonts w:ascii="Times New Roman" w:hAnsi="Times New Roman" w:cs="Times New Roman"/>
                <w:sz w:val="24"/>
                <w:szCs w:val="24"/>
              </w:rPr>
            </w:pPr>
          </w:p>
          <w:p w14:paraId="23BBBC4A" w14:textId="66C35FAC"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4P</w:t>
            </w:r>
            <w:r w:rsidRPr="003F4895">
              <w:rPr>
                <w:rFonts w:ascii="Times New Roman" w:hAnsi="Times New Roman" w:cs="Times New Roman"/>
                <w:sz w:val="24"/>
                <w:szCs w:val="24"/>
              </w:rPr>
              <w:t xml:space="preserve">: Evaluate ways that technology can impact individuals, society, and the environment. </w:t>
            </w:r>
          </w:p>
        </w:tc>
        <w:tc>
          <w:tcPr>
            <w:tcW w:w="552" w:type="pct"/>
          </w:tcPr>
          <w:p w14:paraId="329B543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0BFA3B04" w14:textId="77777777" w:rsidR="003F4895" w:rsidRPr="003F4895" w:rsidRDefault="003F4895" w:rsidP="003F4895">
            <w:pPr>
              <w:rPr>
                <w:rFonts w:ascii="Times New Roman" w:eastAsia="Times New Roman" w:hAnsi="Times New Roman" w:cs="Times New Roman"/>
                <w:sz w:val="24"/>
                <w:szCs w:val="24"/>
              </w:rPr>
            </w:pPr>
          </w:p>
          <w:p w14:paraId="19B6C00D"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Video Game Design</w:t>
            </w:r>
          </w:p>
          <w:p w14:paraId="74332D0F" w14:textId="77777777" w:rsidR="003F4895" w:rsidRPr="003F4895" w:rsidRDefault="003F4895" w:rsidP="003F4895">
            <w:pPr>
              <w:rPr>
                <w:rFonts w:ascii="Times New Roman" w:eastAsia="Times New Roman" w:hAnsi="Times New Roman" w:cs="Times New Roman"/>
                <w:b/>
                <w:bCs/>
                <w:sz w:val="24"/>
                <w:szCs w:val="24"/>
              </w:rPr>
            </w:pPr>
          </w:p>
        </w:tc>
      </w:tr>
      <w:tr w:rsidR="003F4895" w:rsidRPr="003F4895" w14:paraId="2DA65E21" w14:textId="6A5491E8" w:rsidTr="00EC1959">
        <w:tc>
          <w:tcPr>
            <w:tcW w:w="167" w:type="pct"/>
            <w:shd w:val="clear" w:color="auto" w:fill="AEAAAA" w:themeFill="background2" w:themeFillShade="BF"/>
          </w:tcPr>
          <w:p w14:paraId="374071C6"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AEAAAA" w:themeFill="background2" w:themeFillShade="BF"/>
            <w:tcMar>
              <w:top w:w="43" w:type="dxa"/>
              <w:left w:w="115" w:type="dxa"/>
              <w:bottom w:w="43" w:type="dxa"/>
              <w:right w:w="115" w:type="dxa"/>
            </w:tcMar>
          </w:tcPr>
          <w:p w14:paraId="3FD3D1B9" w14:textId="26E84233"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 xml:space="preserve">Investigating the </w:t>
            </w:r>
            <w:r w:rsidRPr="003F4895">
              <w:rPr>
                <w:rFonts w:ascii="Times New Roman" w:eastAsia="Times New Roman" w:hAnsi="Times New Roman" w:cs="Times New Roman"/>
                <w:b/>
                <w:bCs/>
                <w:sz w:val="24"/>
                <w:szCs w:val="24"/>
              </w:rPr>
              <w:lastRenderedPageBreak/>
              <w:t>Functionality of Games</w:t>
            </w:r>
          </w:p>
        </w:tc>
        <w:tc>
          <w:tcPr>
            <w:tcW w:w="1131" w:type="pct"/>
            <w:shd w:val="clear" w:color="auto" w:fill="AEAAAA" w:themeFill="background2" w:themeFillShade="BF"/>
          </w:tcPr>
          <w:p w14:paraId="3C218F2F"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AEAAAA" w:themeFill="background2" w:themeFillShade="BF"/>
          </w:tcPr>
          <w:p w14:paraId="6E7EC3E8"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AEAAAA" w:themeFill="background2" w:themeFillShade="BF"/>
          </w:tcPr>
          <w:p w14:paraId="496E5C0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29CE58B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6C2DE680"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11E8CE3D" w14:textId="37F0B908" w:rsidTr="00EC1959">
        <w:tblPrEx>
          <w:tblCellMar>
            <w:left w:w="108" w:type="dxa"/>
            <w:right w:w="108" w:type="dxa"/>
          </w:tblCellMar>
        </w:tblPrEx>
        <w:tc>
          <w:tcPr>
            <w:tcW w:w="167" w:type="pct"/>
          </w:tcPr>
          <w:p w14:paraId="0C3E0E4E" w14:textId="4C0900FF"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47</w:t>
            </w:r>
          </w:p>
        </w:tc>
        <w:tc>
          <w:tcPr>
            <w:tcW w:w="518" w:type="pct"/>
            <w:hideMark/>
          </w:tcPr>
          <w:p w14:paraId="6CB7733F" w14:textId="79CB630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Differentiate among game genres. </w:t>
            </w:r>
          </w:p>
        </w:tc>
        <w:tc>
          <w:tcPr>
            <w:tcW w:w="1131" w:type="pct"/>
          </w:tcPr>
          <w:p w14:paraId="02FC6463" w14:textId="274BCA41"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Differentiation should include, but not be limited to,</w:t>
            </w:r>
          </w:p>
          <w:p w14:paraId="27A3E875" w14:textId="77777777" w:rsidR="003F4895" w:rsidRPr="003F4895" w:rsidRDefault="003F4895" w:rsidP="003F4895">
            <w:pPr>
              <w:numPr>
                <w:ilvl w:val="0"/>
                <w:numId w:val="7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action</w:t>
            </w:r>
          </w:p>
          <w:p w14:paraId="561996B7" w14:textId="77777777" w:rsidR="003F4895" w:rsidRPr="003F4895" w:rsidRDefault="003F4895" w:rsidP="003F4895">
            <w:pPr>
              <w:numPr>
                <w:ilvl w:val="0"/>
                <w:numId w:val="7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adventure</w:t>
            </w:r>
          </w:p>
          <w:p w14:paraId="2EB7BC87" w14:textId="77777777" w:rsidR="003F4895" w:rsidRPr="003F4895" w:rsidRDefault="003F4895" w:rsidP="003F4895">
            <w:pPr>
              <w:numPr>
                <w:ilvl w:val="0"/>
                <w:numId w:val="7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educational</w:t>
            </w:r>
          </w:p>
          <w:p w14:paraId="59C85CE9" w14:textId="77777777" w:rsidR="003F4895" w:rsidRPr="003F4895" w:rsidRDefault="003F4895" w:rsidP="003F4895">
            <w:pPr>
              <w:numPr>
                <w:ilvl w:val="0"/>
                <w:numId w:val="7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massively multiplayer online game (MMOG)</w:t>
            </w:r>
          </w:p>
          <w:p w14:paraId="76A136A0" w14:textId="77777777" w:rsidR="003F4895" w:rsidRPr="003F4895" w:rsidRDefault="003F4895" w:rsidP="003F4895">
            <w:pPr>
              <w:numPr>
                <w:ilvl w:val="0"/>
                <w:numId w:val="7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puzzle</w:t>
            </w:r>
          </w:p>
          <w:p w14:paraId="21B98C1E" w14:textId="77777777" w:rsidR="003F4895" w:rsidRPr="003F4895" w:rsidRDefault="003F4895" w:rsidP="003F4895">
            <w:pPr>
              <w:numPr>
                <w:ilvl w:val="0"/>
                <w:numId w:val="7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role-playing</w:t>
            </w:r>
          </w:p>
          <w:p w14:paraId="66411544" w14:textId="77777777" w:rsidR="003F4895" w:rsidRPr="003F4895" w:rsidRDefault="003F4895" w:rsidP="003F4895">
            <w:pPr>
              <w:numPr>
                <w:ilvl w:val="0"/>
                <w:numId w:val="7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simulation</w:t>
            </w:r>
          </w:p>
          <w:p w14:paraId="69D9BEA6" w14:textId="77777777" w:rsidR="003F4895" w:rsidRPr="003F4895" w:rsidRDefault="003F4895" w:rsidP="003F4895">
            <w:pPr>
              <w:numPr>
                <w:ilvl w:val="0"/>
                <w:numId w:val="7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sports</w:t>
            </w:r>
          </w:p>
          <w:p w14:paraId="6173C430" w14:textId="77777777" w:rsidR="003F4895" w:rsidRPr="003F4895" w:rsidRDefault="003F4895" w:rsidP="003F4895">
            <w:pPr>
              <w:numPr>
                <w:ilvl w:val="0"/>
                <w:numId w:val="7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strategy</w:t>
            </w:r>
          </w:p>
          <w:p w14:paraId="54CD353E" w14:textId="47F58D05" w:rsidR="003F4895" w:rsidRPr="003F4895" w:rsidRDefault="003F4895" w:rsidP="003F4895">
            <w:pPr>
              <w:numPr>
                <w:ilvl w:val="0"/>
                <w:numId w:val="7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text-based.</w:t>
            </w:r>
          </w:p>
        </w:tc>
        <w:tc>
          <w:tcPr>
            <w:tcW w:w="1454" w:type="pct"/>
          </w:tcPr>
          <w:p w14:paraId="6921EEAE"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55CE76E8" w14:textId="5A5468B7" w:rsidR="003F4895" w:rsidRPr="003F4895" w:rsidRDefault="003F4895" w:rsidP="003F4895">
            <w:pPr>
              <w:numPr>
                <w:ilvl w:val="0"/>
                <w:numId w:val="1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qualities are associated with different game genres?</w:t>
            </w:r>
          </w:p>
          <w:p w14:paraId="6CB4791F" w14:textId="77777777" w:rsidR="003F4895" w:rsidRPr="003F4895" w:rsidRDefault="003F4895" w:rsidP="003F4895">
            <w:pPr>
              <w:numPr>
                <w:ilvl w:val="0"/>
                <w:numId w:val="1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examples of games that fall into multiple categories?</w:t>
            </w:r>
          </w:p>
          <w:p w14:paraId="5F806104" w14:textId="2DA62ECB" w:rsidR="003F4895" w:rsidRPr="003F4895" w:rsidRDefault="003F4895" w:rsidP="003F4895">
            <w:pPr>
              <w:numPr>
                <w:ilvl w:val="0"/>
                <w:numId w:val="1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relationship between the game genre and hardware and between the game genre and the platform?</w:t>
            </w:r>
          </w:p>
        </w:tc>
        <w:tc>
          <w:tcPr>
            <w:tcW w:w="553" w:type="pct"/>
          </w:tcPr>
          <w:p w14:paraId="28F73D8D" w14:textId="0AECD66F"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11.DSR, 11.RI, 11.C, 12.RI, 12.C</w:t>
            </w:r>
          </w:p>
        </w:tc>
        <w:tc>
          <w:tcPr>
            <w:tcW w:w="625" w:type="pct"/>
          </w:tcPr>
          <w:p w14:paraId="703A39F3"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3H</w:t>
            </w:r>
            <w:r w:rsidRPr="003F4895">
              <w:rPr>
                <w:rFonts w:ascii="Times New Roman" w:hAnsi="Times New Roman" w:cs="Times New Roman"/>
                <w:sz w:val="24"/>
                <w:szCs w:val="24"/>
              </w:rPr>
              <w:t xml:space="preserve">: Analyze how technology transfer occurs when a user applies an existing innovation developed for one function for a different purpose. </w:t>
            </w:r>
          </w:p>
          <w:p w14:paraId="3001154D" w14:textId="2522973F"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7W</w:t>
            </w:r>
            <w:r w:rsidRPr="003F4895">
              <w:rPr>
                <w:rFonts w:ascii="Times New Roman" w:hAnsi="Times New Roman" w:cs="Times New Roman"/>
                <w:sz w:val="24"/>
                <w:szCs w:val="24"/>
              </w:rPr>
              <w:t>: Determine the best approach by evaluating the purpose of the design.</w:t>
            </w:r>
          </w:p>
        </w:tc>
        <w:tc>
          <w:tcPr>
            <w:tcW w:w="552" w:type="pct"/>
          </w:tcPr>
          <w:p w14:paraId="12F28406"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7CBF90B9" w14:textId="77777777" w:rsidR="003F4895" w:rsidRPr="003F4895" w:rsidRDefault="003F4895" w:rsidP="003F4895">
            <w:pPr>
              <w:rPr>
                <w:rFonts w:ascii="Times New Roman" w:eastAsia="Times New Roman" w:hAnsi="Times New Roman" w:cs="Times New Roman"/>
                <w:sz w:val="24"/>
                <w:szCs w:val="24"/>
              </w:rPr>
            </w:pPr>
          </w:p>
          <w:p w14:paraId="349B04F6" w14:textId="5C201266"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60B3037E" w14:textId="3A1A30FA" w:rsidTr="00EC1959">
        <w:tblPrEx>
          <w:tblCellMar>
            <w:left w:w="108" w:type="dxa"/>
            <w:right w:w="108" w:type="dxa"/>
          </w:tblCellMar>
        </w:tblPrEx>
        <w:tc>
          <w:tcPr>
            <w:tcW w:w="167" w:type="pct"/>
          </w:tcPr>
          <w:p w14:paraId="6FDA5CF7" w14:textId="5A81A335"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48</w:t>
            </w:r>
          </w:p>
        </w:tc>
        <w:tc>
          <w:tcPr>
            <w:tcW w:w="518" w:type="pct"/>
            <w:hideMark/>
          </w:tcPr>
          <w:p w14:paraId="2B3CB2A8" w14:textId="426E3044"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Compare game platforms. </w:t>
            </w:r>
          </w:p>
        </w:tc>
        <w:tc>
          <w:tcPr>
            <w:tcW w:w="1131" w:type="pct"/>
          </w:tcPr>
          <w:p w14:paraId="529EAF39" w14:textId="36913EE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Comparison should include similarities, differences, and uses for different platforms.</w:t>
            </w:r>
          </w:p>
        </w:tc>
        <w:tc>
          <w:tcPr>
            <w:tcW w:w="1454" w:type="pct"/>
          </w:tcPr>
          <w:p w14:paraId="53E4C39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0A30178E" w14:textId="65537F68" w:rsidR="003F4895" w:rsidRPr="003F4895" w:rsidRDefault="003F4895" w:rsidP="003F4895">
            <w:pPr>
              <w:numPr>
                <w:ilvl w:val="0"/>
                <w:numId w:val="1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w:t>
            </w:r>
            <w:proofErr w:type="gramStart"/>
            <w:r w:rsidRPr="003F4895">
              <w:rPr>
                <w:rFonts w:ascii="Times New Roman" w:eastAsia="Times New Roman" w:hAnsi="Times New Roman" w:cs="Times New Roman"/>
                <w:sz w:val="24"/>
                <w:szCs w:val="24"/>
              </w:rPr>
              <w:t>limitations to games</w:t>
            </w:r>
            <w:proofErr w:type="gramEnd"/>
            <w:r w:rsidRPr="003F4895">
              <w:rPr>
                <w:rFonts w:ascii="Times New Roman" w:eastAsia="Times New Roman" w:hAnsi="Times New Roman" w:cs="Times New Roman"/>
                <w:sz w:val="24"/>
                <w:szCs w:val="24"/>
              </w:rPr>
              <w:t xml:space="preserve"> are imposed by specific platforms?</w:t>
            </w:r>
          </w:p>
          <w:p w14:paraId="72044FB1" w14:textId="13036BAA" w:rsidR="003F4895" w:rsidRPr="003F4895" w:rsidRDefault="003F4895" w:rsidP="003F4895">
            <w:pPr>
              <w:numPr>
                <w:ilvl w:val="0"/>
                <w:numId w:val="1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user interfaces are platform-specific?</w:t>
            </w:r>
          </w:p>
          <w:p w14:paraId="2CB4EF88" w14:textId="51A3AB76" w:rsidR="003F4895" w:rsidRPr="003F4895" w:rsidRDefault="003F4895" w:rsidP="003F4895">
            <w:pPr>
              <w:numPr>
                <w:ilvl w:val="0"/>
                <w:numId w:val="1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capabilities for cross-platforming?</w:t>
            </w:r>
          </w:p>
        </w:tc>
        <w:tc>
          <w:tcPr>
            <w:tcW w:w="553" w:type="pct"/>
          </w:tcPr>
          <w:p w14:paraId="19D5B7F8" w14:textId="3AEB12A4"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11.DSR, 11.RI, 11.LU, 12.RI, 12.LU</w:t>
            </w:r>
          </w:p>
        </w:tc>
        <w:tc>
          <w:tcPr>
            <w:tcW w:w="625" w:type="pct"/>
          </w:tcPr>
          <w:p w14:paraId="58586175"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1O</w:t>
            </w:r>
            <w:r w:rsidRPr="003F4895">
              <w:rPr>
                <w:rFonts w:ascii="Times New Roman" w:hAnsi="Times New Roman" w:cs="Times New Roman"/>
                <w:sz w:val="24"/>
                <w:szCs w:val="24"/>
              </w:rPr>
              <w:t xml:space="preserve">: Assess how similarities and differences among scientific, mathematics, engineering, and technological knowledge and skills contributed to the design of a product or system. </w:t>
            </w:r>
          </w:p>
          <w:p w14:paraId="36FF7412" w14:textId="3B110356"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2T</w:t>
            </w:r>
            <w:r w:rsidRPr="003F4895">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w:t>
            </w:r>
            <w:r w:rsidRPr="003F4895">
              <w:rPr>
                <w:rFonts w:ascii="Times New Roman" w:hAnsi="Times New Roman" w:cs="Times New Roman"/>
                <w:sz w:val="24"/>
                <w:szCs w:val="24"/>
              </w:rPr>
              <w:lastRenderedPageBreak/>
              <w:t>in design decision making.</w:t>
            </w:r>
          </w:p>
        </w:tc>
        <w:tc>
          <w:tcPr>
            <w:tcW w:w="552" w:type="pct"/>
          </w:tcPr>
          <w:p w14:paraId="556EC35F"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Board Game Design</w:t>
            </w:r>
          </w:p>
          <w:p w14:paraId="1549F812" w14:textId="77777777" w:rsidR="003F4895" w:rsidRPr="003F4895" w:rsidRDefault="003F4895" w:rsidP="003F4895">
            <w:pPr>
              <w:rPr>
                <w:rFonts w:ascii="Times New Roman" w:eastAsia="Times New Roman" w:hAnsi="Times New Roman" w:cs="Times New Roman"/>
                <w:sz w:val="24"/>
                <w:szCs w:val="24"/>
              </w:rPr>
            </w:pPr>
          </w:p>
          <w:p w14:paraId="01149B41" w14:textId="51BE74DF"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 xml:space="preserve">Video Game Design </w:t>
            </w:r>
          </w:p>
        </w:tc>
      </w:tr>
      <w:tr w:rsidR="003F4895" w:rsidRPr="003F4895" w14:paraId="01A36EFF" w14:textId="0E94AF62" w:rsidTr="00EC1959">
        <w:tblPrEx>
          <w:tblCellMar>
            <w:left w:w="108" w:type="dxa"/>
            <w:right w:w="108" w:type="dxa"/>
          </w:tblCellMar>
        </w:tblPrEx>
        <w:tc>
          <w:tcPr>
            <w:tcW w:w="167" w:type="pct"/>
            <w:shd w:val="clear" w:color="auto" w:fill="AEAAAA" w:themeFill="background2" w:themeFillShade="BF"/>
          </w:tcPr>
          <w:p w14:paraId="5674C01A" w14:textId="77777777" w:rsidR="003F4895" w:rsidRPr="003F4895" w:rsidRDefault="003F4895" w:rsidP="003F4895">
            <w:pPr>
              <w:rPr>
                <w:rFonts w:ascii="Times New Roman" w:eastAsia="Times New Roman" w:hAnsi="Times New Roman" w:cs="Times New Roman"/>
                <w:sz w:val="24"/>
                <w:szCs w:val="24"/>
              </w:rPr>
            </w:pPr>
          </w:p>
        </w:tc>
        <w:tc>
          <w:tcPr>
            <w:tcW w:w="518" w:type="pct"/>
            <w:shd w:val="clear" w:color="auto" w:fill="AEAAAA" w:themeFill="background2" w:themeFillShade="BF"/>
          </w:tcPr>
          <w:p w14:paraId="57FA78FD" w14:textId="49CE2B74"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Exploring Game Design and Development Teams</w:t>
            </w:r>
          </w:p>
        </w:tc>
        <w:tc>
          <w:tcPr>
            <w:tcW w:w="1131" w:type="pct"/>
            <w:shd w:val="clear" w:color="auto" w:fill="AEAAAA" w:themeFill="background2" w:themeFillShade="BF"/>
          </w:tcPr>
          <w:p w14:paraId="3F00700E" w14:textId="77777777" w:rsidR="003F4895" w:rsidRPr="003F4895" w:rsidRDefault="003F4895" w:rsidP="003F4895">
            <w:pPr>
              <w:rPr>
                <w:rFonts w:ascii="Times New Roman" w:eastAsia="Times New Roman" w:hAnsi="Times New Roman" w:cs="Times New Roman"/>
                <w:sz w:val="24"/>
                <w:szCs w:val="24"/>
              </w:rPr>
            </w:pPr>
          </w:p>
        </w:tc>
        <w:tc>
          <w:tcPr>
            <w:tcW w:w="1454" w:type="pct"/>
            <w:shd w:val="clear" w:color="auto" w:fill="AEAAAA" w:themeFill="background2" w:themeFillShade="BF"/>
          </w:tcPr>
          <w:p w14:paraId="0ED7A361" w14:textId="77777777" w:rsidR="003F4895" w:rsidRPr="003F4895" w:rsidRDefault="003F4895" w:rsidP="003F4895">
            <w:pPr>
              <w:rPr>
                <w:rFonts w:ascii="Times New Roman" w:eastAsia="Times New Roman" w:hAnsi="Times New Roman" w:cs="Times New Roman"/>
                <w:b/>
                <w:bCs/>
                <w:sz w:val="24"/>
                <w:szCs w:val="24"/>
              </w:rPr>
            </w:pPr>
          </w:p>
        </w:tc>
        <w:tc>
          <w:tcPr>
            <w:tcW w:w="553" w:type="pct"/>
            <w:shd w:val="clear" w:color="auto" w:fill="AEAAAA" w:themeFill="background2" w:themeFillShade="BF"/>
          </w:tcPr>
          <w:p w14:paraId="791900DD" w14:textId="77777777" w:rsidR="003F4895" w:rsidRPr="003F4895" w:rsidRDefault="003F4895" w:rsidP="003F4895">
            <w:pPr>
              <w:rPr>
                <w:rFonts w:ascii="Times New Roman" w:eastAsia="Times New Roman" w:hAnsi="Times New Roman" w:cs="Times New Roman"/>
                <w:b/>
                <w:bCs/>
                <w:sz w:val="24"/>
                <w:szCs w:val="24"/>
              </w:rPr>
            </w:pPr>
          </w:p>
        </w:tc>
        <w:tc>
          <w:tcPr>
            <w:tcW w:w="625" w:type="pct"/>
            <w:shd w:val="clear" w:color="auto" w:fill="AEAAAA" w:themeFill="background2" w:themeFillShade="BF"/>
          </w:tcPr>
          <w:p w14:paraId="4F4327D1" w14:textId="77777777" w:rsidR="003F4895" w:rsidRPr="003F4895" w:rsidRDefault="003F4895" w:rsidP="003F4895">
            <w:pPr>
              <w:rPr>
                <w:rFonts w:ascii="Times New Roman" w:eastAsia="Times New Roman" w:hAnsi="Times New Roman" w:cs="Times New Roman"/>
                <w:b/>
                <w:bCs/>
                <w:sz w:val="24"/>
                <w:szCs w:val="24"/>
              </w:rPr>
            </w:pPr>
          </w:p>
        </w:tc>
        <w:tc>
          <w:tcPr>
            <w:tcW w:w="552" w:type="pct"/>
            <w:shd w:val="clear" w:color="auto" w:fill="AEAAAA" w:themeFill="background2" w:themeFillShade="BF"/>
          </w:tcPr>
          <w:p w14:paraId="5E5B5304" w14:textId="77777777" w:rsidR="003F4895" w:rsidRPr="003F4895" w:rsidRDefault="003F4895" w:rsidP="003F4895">
            <w:pPr>
              <w:rPr>
                <w:rFonts w:ascii="Times New Roman" w:eastAsia="Times New Roman" w:hAnsi="Times New Roman" w:cs="Times New Roman"/>
                <w:b/>
                <w:bCs/>
                <w:sz w:val="24"/>
                <w:szCs w:val="24"/>
              </w:rPr>
            </w:pPr>
          </w:p>
        </w:tc>
      </w:tr>
      <w:tr w:rsidR="003F4895" w:rsidRPr="003F4895" w14:paraId="0D3BB57B" w14:textId="708CB557" w:rsidTr="00EC1959">
        <w:tblPrEx>
          <w:tblCellMar>
            <w:left w:w="108" w:type="dxa"/>
            <w:right w:w="108" w:type="dxa"/>
          </w:tblCellMar>
        </w:tblPrEx>
        <w:tc>
          <w:tcPr>
            <w:tcW w:w="167" w:type="pct"/>
          </w:tcPr>
          <w:p w14:paraId="75E5ED4C" w14:textId="17B53EA5"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49</w:t>
            </w:r>
          </w:p>
        </w:tc>
        <w:tc>
          <w:tcPr>
            <w:tcW w:w="518" w:type="pct"/>
          </w:tcPr>
          <w:p w14:paraId="10CD7373" w14:textId="341A0B3D"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Collaborate with a team on a game design and development project.</w:t>
            </w:r>
          </w:p>
        </w:tc>
        <w:tc>
          <w:tcPr>
            <w:tcW w:w="1131" w:type="pct"/>
          </w:tcPr>
          <w:p w14:paraId="4DD2ED60" w14:textId="5B76B0D1"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Collaboration should include</w:t>
            </w:r>
          </w:p>
          <w:p w14:paraId="61A1673E" w14:textId="77777777" w:rsidR="003F4895" w:rsidRPr="003F4895" w:rsidRDefault="003F4895" w:rsidP="003F4895">
            <w:pPr>
              <w:pStyle w:val="ListParagraph"/>
              <w:numPr>
                <w:ilvl w:val="0"/>
                <w:numId w:val="7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assigning roles to each team member (e.g., game tester, programmer, artist, designer, writer, audio, producer)</w:t>
            </w:r>
          </w:p>
          <w:p w14:paraId="10A8FD48" w14:textId="3AAEA6A1" w:rsidR="003F4895" w:rsidRPr="003F4895" w:rsidRDefault="003F4895" w:rsidP="003F4895">
            <w:pPr>
              <w:numPr>
                <w:ilvl w:val="0"/>
                <w:numId w:val="7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applying project management methodologies used in the game industry (e.g., Agile, Gantt chart)</w:t>
            </w:r>
          </w:p>
          <w:p w14:paraId="3B8B441C" w14:textId="77777777" w:rsidR="003F4895" w:rsidRPr="003F4895" w:rsidRDefault="003F4895" w:rsidP="003F4895">
            <w:pPr>
              <w:numPr>
                <w:ilvl w:val="0"/>
                <w:numId w:val="7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observing good teamwork skills</w:t>
            </w:r>
          </w:p>
          <w:p w14:paraId="6CB4B4D6" w14:textId="4968261F" w:rsidR="003F4895" w:rsidRPr="003F4895" w:rsidRDefault="003F4895" w:rsidP="003F4895">
            <w:pPr>
              <w:numPr>
                <w:ilvl w:val="1"/>
                <w:numId w:val="7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displaying respect for others’ opinions</w:t>
            </w:r>
          </w:p>
          <w:p w14:paraId="6B8A660F" w14:textId="77777777" w:rsidR="003F4895" w:rsidRPr="003F4895" w:rsidRDefault="003F4895" w:rsidP="003F4895">
            <w:pPr>
              <w:numPr>
                <w:ilvl w:val="1"/>
                <w:numId w:val="7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compromising</w:t>
            </w:r>
          </w:p>
          <w:p w14:paraId="377A3214" w14:textId="77777777" w:rsidR="003F4895" w:rsidRPr="003F4895" w:rsidRDefault="003F4895" w:rsidP="003F4895">
            <w:pPr>
              <w:numPr>
                <w:ilvl w:val="1"/>
                <w:numId w:val="7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giving and receiving constructive criticism</w:t>
            </w:r>
          </w:p>
          <w:p w14:paraId="65E00101" w14:textId="7BA97F71" w:rsidR="003F4895" w:rsidRPr="003F4895" w:rsidRDefault="003F4895" w:rsidP="003F4895">
            <w:pPr>
              <w:numPr>
                <w:ilvl w:val="1"/>
                <w:numId w:val="7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sharing ideas</w:t>
            </w:r>
          </w:p>
          <w:p w14:paraId="34D2C4F1" w14:textId="6C0EE271" w:rsidR="003F4895" w:rsidRPr="003F4895" w:rsidRDefault="003F4895" w:rsidP="003F4895">
            <w:pPr>
              <w:numPr>
                <w:ilvl w:val="1"/>
                <w:numId w:val="7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resolving conflict.</w:t>
            </w:r>
          </w:p>
        </w:tc>
        <w:tc>
          <w:tcPr>
            <w:tcW w:w="1454" w:type="pct"/>
          </w:tcPr>
          <w:p w14:paraId="034B7F8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02681CB0" w14:textId="1A8610E5" w:rsidR="003F4895" w:rsidRPr="003F4895" w:rsidRDefault="003F4895" w:rsidP="003F4895">
            <w:pPr>
              <w:numPr>
                <w:ilvl w:val="0"/>
                <w:numId w:val="2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qualities make an individual better suited for a specific role in a team?</w:t>
            </w:r>
          </w:p>
          <w:p w14:paraId="2E5822D8" w14:textId="508E6BE5" w:rsidR="003F4895" w:rsidRPr="003F4895" w:rsidRDefault="003F4895" w:rsidP="003F4895">
            <w:pPr>
              <w:numPr>
                <w:ilvl w:val="0"/>
                <w:numId w:val="2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 the different roles facilitate streamlining the process of game design and development?</w:t>
            </w:r>
          </w:p>
          <w:p w14:paraId="063D9336" w14:textId="77777777" w:rsidR="003F4895" w:rsidRPr="003F4895" w:rsidRDefault="003F4895" w:rsidP="003F4895">
            <w:pPr>
              <w:numPr>
                <w:ilvl w:val="0"/>
                <w:numId w:val="2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the hierarchy of roles influence team collaboration?</w:t>
            </w:r>
          </w:p>
          <w:p w14:paraId="034530D3" w14:textId="0F652942" w:rsidR="003F4895" w:rsidRPr="003F4895" w:rsidRDefault="003F4895" w:rsidP="003F4895">
            <w:pPr>
              <w:numPr>
                <w:ilvl w:val="0"/>
                <w:numId w:val="2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different methods for decision-making?</w:t>
            </w:r>
          </w:p>
          <w:p w14:paraId="106EB698" w14:textId="77777777" w:rsidR="003F4895" w:rsidRPr="003F4895" w:rsidRDefault="003F4895" w:rsidP="003F4895">
            <w:pPr>
              <w:numPr>
                <w:ilvl w:val="0"/>
                <w:numId w:val="2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 what instances are certain project management methodologies appropriate?</w:t>
            </w:r>
          </w:p>
          <w:p w14:paraId="4A4F08D2" w14:textId="34B802CD" w:rsidR="003F4895" w:rsidRPr="003F4895" w:rsidRDefault="003F4895" w:rsidP="003F4895">
            <w:pPr>
              <w:numPr>
                <w:ilvl w:val="0"/>
                <w:numId w:val="2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 team sizes affect the approach to project management?</w:t>
            </w:r>
          </w:p>
          <w:p w14:paraId="14DA13F1" w14:textId="79512D52" w:rsidR="003F4895" w:rsidRPr="003F4895" w:rsidRDefault="003F4895" w:rsidP="003F4895">
            <w:pPr>
              <w:numPr>
                <w:ilvl w:val="0"/>
                <w:numId w:val="26"/>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does implementing project management methodologies improve efficiency, communication, and progress-tracking in the game design and development process?</w:t>
            </w:r>
          </w:p>
        </w:tc>
        <w:tc>
          <w:tcPr>
            <w:tcW w:w="553" w:type="pct"/>
          </w:tcPr>
          <w:p w14:paraId="6115B23B" w14:textId="6736E326"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11.W, 12.C, 12.LU, 12.W</w:t>
            </w:r>
          </w:p>
        </w:tc>
        <w:tc>
          <w:tcPr>
            <w:tcW w:w="625" w:type="pct"/>
          </w:tcPr>
          <w:p w14:paraId="6B5A6DC7"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2Z</w:t>
            </w:r>
            <w:r w:rsidRPr="003F4895">
              <w:rPr>
                <w:rFonts w:ascii="Times New Roman" w:hAnsi="Times New Roman" w:cs="Times New Roman"/>
                <w:sz w:val="24"/>
                <w:szCs w:val="24"/>
              </w:rPr>
              <w:t xml:space="preserve">: Use management processes in planning, organizing, and controlling work. </w:t>
            </w:r>
          </w:p>
          <w:p w14:paraId="07324F7A" w14:textId="16B9BD9B" w:rsidR="003F4895" w:rsidRPr="003F4895" w:rsidRDefault="003F4895" w:rsidP="003F4895">
            <w:pPr>
              <w:rPr>
                <w:rFonts w:ascii="Times New Roman" w:hAnsi="Times New Roman" w:cs="Times New Roman"/>
                <w:sz w:val="24"/>
                <w:szCs w:val="24"/>
              </w:rPr>
            </w:pPr>
          </w:p>
          <w:p w14:paraId="301FA941"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7CC</w:t>
            </w:r>
            <w:r w:rsidRPr="003F4895">
              <w:rPr>
                <w:rFonts w:ascii="Times New Roman" w:hAnsi="Times New Roman" w:cs="Times New Roman"/>
                <w:sz w:val="24"/>
                <w:szCs w:val="24"/>
              </w:rPr>
              <w:t xml:space="preserve">: Apply a broad range of design skills to their design process. </w:t>
            </w:r>
          </w:p>
          <w:p w14:paraId="49ACE35A" w14:textId="6EABA219" w:rsidR="003F4895" w:rsidRPr="003F4895" w:rsidRDefault="003F4895" w:rsidP="003F4895">
            <w:pPr>
              <w:rPr>
                <w:rFonts w:ascii="Times New Roman" w:hAnsi="Times New Roman" w:cs="Times New Roman"/>
                <w:sz w:val="24"/>
                <w:szCs w:val="24"/>
              </w:rPr>
            </w:pPr>
          </w:p>
          <w:p w14:paraId="1863635E" w14:textId="089ACB24"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8N</w:t>
            </w:r>
            <w:r w:rsidRPr="003F4895">
              <w:rPr>
                <w:rFonts w:ascii="Times New Roman" w:hAnsi="Times New Roman" w:cs="Times New Roman"/>
                <w:sz w:val="24"/>
                <w:szCs w:val="24"/>
              </w:rPr>
              <w:t>: Use various approaches to communicate processes and procedures for using, maintaining, and assessing technological products and systems.</w:t>
            </w:r>
          </w:p>
        </w:tc>
        <w:tc>
          <w:tcPr>
            <w:tcW w:w="552" w:type="pct"/>
          </w:tcPr>
          <w:p w14:paraId="129680E8"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32DBFB5B" w14:textId="77777777" w:rsidR="003F4895" w:rsidRPr="003F4895" w:rsidRDefault="003F4895" w:rsidP="003F4895">
            <w:pPr>
              <w:rPr>
                <w:rFonts w:ascii="Times New Roman" w:eastAsia="Times New Roman" w:hAnsi="Times New Roman" w:cs="Times New Roman"/>
                <w:sz w:val="24"/>
                <w:szCs w:val="24"/>
              </w:rPr>
            </w:pPr>
          </w:p>
          <w:p w14:paraId="37E7D023" w14:textId="3C4698F1"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7D358B61" w14:textId="53289107" w:rsidTr="00EC1959">
        <w:tblPrEx>
          <w:tblCellMar>
            <w:left w:w="108" w:type="dxa"/>
            <w:right w:w="108" w:type="dxa"/>
          </w:tblCellMar>
        </w:tblPrEx>
        <w:tc>
          <w:tcPr>
            <w:tcW w:w="167" w:type="pct"/>
          </w:tcPr>
          <w:p w14:paraId="001E4371" w14:textId="2A52367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50</w:t>
            </w:r>
          </w:p>
        </w:tc>
        <w:tc>
          <w:tcPr>
            <w:tcW w:w="518" w:type="pct"/>
          </w:tcPr>
          <w:p w14:paraId="240DEE11" w14:textId="42C20BCA"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Evaluate one’s role as a team member. </w:t>
            </w:r>
          </w:p>
        </w:tc>
        <w:tc>
          <w:tcPr>
            <w:tcW w:w="1131" w:type="pct"/>
          </w:tcPr>
          <w:p w14:paraId="1F8159F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Evaluation should include</w:t>
            </w:r>
          </w:p>
          <w:p w14:paraId="40658032" w14:textId="77777777" w:rsidR="003F4895" w:rsidRPr="003F4895" w:rsidRDefault="003F4895" w:rsidP="003F4895">
            <w:pPr>
              <w:numPr>
                <w:ilvl w:val="0"/>
                <w:numId w:val="2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self-reflection</w:t>
            </w:r>
          </w:p>
          <w:p w14:paraId="2AF7F9C0" w14:textId="27972DFD" w:rsidR="003F4895" w:rsidRPr="003F4895" w:rsidRDefault="003F4895" w:rsidP="003F4895">
            <w:pPr>
              <w:numPr>
                <w:ilvl w:val="0"/>
                <w:numId w:val="2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peer feedback</w:t>
            </w:r>
          </w:p>
          <w:p w14:paraId="4572B581" w14:textId="51A6A2F0" w:rsidR="003F4895" w:rsidRPr="003F4895" w:rsidRDefault="003F4895" w:rsidP="003F4895">
            <w:pPr>
              <w:numPr>
                <w:ilvl w:val="0"/>
                <w:numId w:val="2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teacher/instructor feedback.</w:t>
            </w:r>
          </w:p>
        </w:tc>
        <w:tc>
          <w:tcPr>
            <w:tcW w:w="1454" w:type="pct"/>
          </w:tcPr>
          <w:p w14:paraId="06D3DA86"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0872E82D" w14:textId="77777777" w:rsidR="003F4895" w:rsidRPr="003F4895" w:rsidRDefault="003F4895" w:rsidP="003F4895">
            <w:pPr>
              <w:numPr>
                <w:ilvl w:val="0"/>
                <w:numId w:val="2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When is it appropriate to engage in self-reflection and/or peer evaluation?</w:t>
            </w:r>
          </w:p>
          <w:p w14:paraId="09406C9B" w14:textId="77777777" w:rsidR="003F4895" w:rsidRPr="003F4895" w:rsidRDefault="003F4895" w:rsidP="003F4895">
            <w:pPr>
              <w:numPr>
                <w:ilvl w:val="0"/>
                <w:numId w:val="28"/>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behaviors are typically addressed in a peer evaluation?</w:t>
            </w:r>
          </w:p>
          <w:p w14:paraId="58AC04E4" w14:textId="77777777" w:rsidR="003F4895" w:rsidRPr="003F4895" w:rsidRDefault="003F4895" w:rsidP="003F4895">
            <w:pPr>
              <w:numPr>
                <w:ilvl w:val="0"/>
                <w:numId w:val="28"/>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criteria should be used to assess a team member’s role in a project?</w:t>
            </w:r>
          </w:p>
          <w:p w14:paraId="5CA9E7FC" w14:textId="454ABE8A" w:rsidR="003F4895" w:rsidRPr="003F4895" w:rsidRDefault="003F4895" w:rsidP="003F4895">
            <w:pPr>
              <w:numPr>
                <w:ilvl w:val="0"/>
                <w:numId w:val="28"/>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How can constructive feedback be used to recognize a team member’s strengths while identifying areas of growth?</w:t>
            </w:r>
          </w:p>
        </w:tc>
        <w:tc>
          <w:tcPr>
            <w:tcW w:w="553" w:type="pct"/>
          </w:tcPr>
          <w:p w14:paraId="565089DD" w14:textId="3FB50890"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11.W, 12.C, 12.LU, 12.W</w:t>
            </w:r>
          </w:p>
        </w:tc>
        <w:tc>
          <w:tcPr>
            <w:tcW w:w="625" w:type="pct"/>
          </w:tcPr>
          <w:p w14:paraId="356FD695"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2Z</w:t>
            </w:r>
            <w:r w:rsidRPr="003F4895">
              <w:rPr>
                <w:rFonts w:ascii="Times New Roman" w:hAnsi="Times New Roman" w:cs="Times New Roman"/>
                <w:sz w:val="24"/>
                <w:szCs w:val="24"/>
              </w:rPr>
              <w:t xml:space="preserve">: Use management processes in planning, organizing, and controlling work. </w:t>
            </w:r>
          </w:p>
          <w:p w14:paraId="1E87D5F1" w14:textId="49767B2A" w:rsidR="003F4895" w:rsidRPr="003F4895" w:rsidRDefault="003F4895" w:rsidP="003F4895">
            <w:pPr>
              <w:rPr>
                <w:rFonts w:ascii="Times New Roman" w:hAnsi="Times New Roman" w:cs="Times New Roman"/>
                <w:sz w:val="24"/>
                <w:szCs w:val="24"/>
              </w:rPr>
            </w:pPr>
          </w:p>
          <w:p w14:paraId="6AC5D8B2" w14:textId="5C2740C9"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8Q</w:t>
            </w:r>
            <w:r w:rsidRPr="003F4895">
              <w:rPr>
                <w:rFonts w:ascii="Times New Roman" w:hAnsi="Times New Roman" w:cs="Times New Roman"/>
                <w:sz w:val="24"/>
                <w:szCs w:val="24"/>
              </w:rPr>
              <w:t>: Synthesize data and analyze trends to make decisions about technological products, systems, or processes.</w:t>
            </w:r>
          </w:p>
        </w:tc>
        <w:tc>
          <w:tcPr>
            <w:tcW w:w="552" w:type="pct"/>
          </w:tcPr>
          <w:p w14:paraId="7B6628F1"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193DAC20" w14:textId="77777777" w:rsidR="003F4895" w:rsidRPr="003F4895" w:rsidRDefault="003F4895" w:rsidP="003F4895">
            <w:pPr>
              <w:rPr>
                <w:rFonts w:ascii="Times New Roman" w:eastAsia="Times New Roman" w:hAnsi="Times New Roman" w:cs="Times New Roman"/>
                <w:sz w:val="24"/>
                <w:szCs w:val="24"/>
              </w:rPr>
            </w:pPr>
          </w:p>
          <w:p w14:paraId="431716B4" w14:textId="6E0103CA"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014CE0C9" w14:textId="67CEE2E9" w:rsidTr="00EC1959">
        <w:tc>
          <w:tcPr>
            <w:tcW w:w="167" w:type="pct"/>
            <w:shd w:val="clear" w:color="auto" w:fill="AEAAAA" w:themeFill="background2" w:themeFillShade="BF"/>
          </w:tcPr>
          <w:p w14:paraId="149F1BF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AEAAAA" w:themeFill="background2" w:themeFillShade="BF"/>
            <w:tcMar>
              <w:top w:w="43" w:type="dxa"/>
              <w:left w:w="115" w:type="dxa"/>
              <w:bottom w:w="43" w:type="dxa"/>
              <w:right w:w="115" w:type="dxa"/>
            </w:tcMar>
          </w:tcPr>
          <w:p w14:paraId="2BEB9279" w14:textId="3550B77F"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Working with Narrative and Concept Design</w:t>
            </w:r>
          </w:p>
        </w:tc>
        <w:tc>
          <w:tcPr>
            <w:tcW w:w="1131" w:type="pct"/>
            <w:shd w:val="clear" w:color="auto" w:fill="AEAAAA" w:themeFill="background2" w:themeFillShade="BF"/>
          </w:tcPr>
          <w:p w14:paraId="075EE59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AEAAAA" w:themeFill="background2" w:themeFillShade="BF"/>
          </w:tcPr>
          <w:p w14:paraId="5E9A2C6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AEAAAA" w:themeFill="background2" w:themeFillShade="BF"/>
          </w:tcPr>
          <w:p w14:paraId="06E3F79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729E0164"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32A8599B"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2F9F801F" w14:textId="7F8267F2" w:rsidTr="00EC1959">
        <w:tblPrEx>
          <w:tblCellMar>
            <w:left w:w="108" w:type="dxa"/>
            <w:right w:w="108" w:type="dxa"/>
          </w:tblCellMar>
        </w:tblPrEx>
        <w:tc>
          <w:tcPr>
            <w:tcW w:w="167" w:type="pct"/>
          </w:tcPr>
          <w:p w14:paraId="4A719D1D" w14:textId="2F3D8F8A"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51</w:t>
            </w:r>
          </w:p>
        </w:tc>
        <w:tc>
          <w:tcPr>
            <w:tcW w:w="518" w:type="pct"/>
            <w:hideMark/>
          </w:tcPr>
          <w:p w14:paraId="4E99EBA3" w14:textId="0B22677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Review the components of storytelling. </w:t>
            </w:r>
          </w:p>
        </w:tc>
        <w:tc>
          <w:tcPr>
            <w:tcW w:w="1131" w:type="pct"/>
          </w:tcPr>
          <w:p w14:paraId="48D750DB"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Description should include</w:t>
            </w:r>
          </w:p>
          <w:p w14:paraId="1386E2B8" w14:textId="77777777" w:rsidR="003F4895" w:rsidRPr="003F4895" w:rsidRDefault="003F4895" w:rsidP="003F4895">
            <w:pPr>
              <w:pStyle w:val="ListParagraph"/>
              <w:numPr>
                <w:ilvl w:val="0"/>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direct vs. indirect storytelling</w:t>
            </w:r>
          </w:p>
          <w:p w14:paraId="38B45F0C" w14:textId="77777777" w:rsidR="003F4895" w:rsidRPr="003F4895" w:rsidRDefault="003F4895" w:rsidP="003F4895">
            <w:pPr>
              <w:pStyle w:val="ListParagraph"/>
              <w:numPr>
                <w:ilvl w:val="0"/>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traditional storytelling</w:t>
            </w:r>
          </w:p>
          <w:p w14:paraId="7AAF1DA8" w14:textId="77777777" w:rsidR="003F4895" w:rsidRPr="003F4895" w:rsidRDefault="003F4895" w:rsidP="003F4895">
            <w:pPr>
              <w:numPr>
                <w:ilvl w:val="1"/>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plot (e.g., backstory, conflict, resolution)</w:t>
            </w:r>
          </w:p>
          <w:p w14:paraId="2B11AF1E" w14:textId="66D02E98" w:rsidR="003F4895" w:rsidRPr="003F4895" w:rsidRDefault="003F4895" w:rsidP="003F4895">
            <w:pPr>
              <w:numPr>
                <w:ilvl w:val="1"/>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character (e.g., protagonist, antagonist, non-playable character [NPC])</w:t>
            </w:r>
          </w:p>
          <w:p w14:paraId="6077D9C1" w14:textId="77777777" w:rsidR="003F4895" w:rsidRPr="003F4895" w:rsidRDefault="003F4895" w:rsidP="003F4895">
            <w:pPr>
              <w:numPr>
                <w:ilvl w:val="1"/>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setting</w:t>
            </w:r>
          </w:p>
          <w:p w14:paraId="70E9A25E" w14:textId="77777777" w:rsidR="003F4895" w:rsidRPr="003F4895" w:rsidRDefault="003F4895" w:rsidP="003F4895">
            <w:pPr>
              <w:numPr>
                <w:ilvl w:val="1"/>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theme</w:t>
            </w:r>
          </w:p>
          <w:p w14:paraId="4E06E782" w14:textId="77777777" w:rsidR="003F4895" w:rsidRPr="003F4895" w:rsidRDefault="003F4895" w:rsidP="003F4895">
            <w:pPr>
              <w:numPr>
                <w:ilvl w:val="1"/>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point of view</w:t>
            </w:r>
          </w:p>
          <w:p w14:paraId="79EC4DB3" w14:textId="77777777" w:rsidR="003F4895" w:rsidRPr="003F4895" w:rsidRDefault="003F4895" w:rsidP="003F4895">
            <w:pPr>
              <w:numPr>
                <w:ilvl w:val="1"/>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dialogue</w:t>
            </w:r>
          </w:p>
          <w:p w14:paraId="796DC64F" w14:textId="77777777" w:rsidR="003F4895" w:rsidRPr="003F4895" w:rsidRDefault="003F4895" w:rsidP="003F4895">
            <w:pPr>
              <w:numPr>
                <w:ilvl w:val="0"/>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game-based storytelling</w:t>
            </w:r>
          </w:p>
          <w:p w14:paraId="035DAF54" w14:textId="77777777" w:rsidR="003F4895" w:rsidRPr="003F4895" w:rsidRDefault="003F4895" w:rsidP="003F4895">
            <w:pPr>
              <w:numPr>
                <w:ilvl w:val="1"/>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interactivity</w:t>
            </w:r>
          </w:p>
          <w:p w14:paraId="530FA675" w14:textId="77777777" w:rsidR="003F4895" w:rsidRPr="003F4895" w:rsidRDefault="003F4895" w:rsidP="003F4895">
            <w:pPr>
              <w:numPr>
                <w:ilvl w:val="1"/>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visual storytelling</w:t>
            </w:r>
          </w:p>
          <w:p w14:paraId="01F1B784" w14:textId="50D9EAC0" w:rsidR="003F4895" w:rsidRPr="003F4895" w:rsidRDefault="003F4895" w:rsidP="003F4895">
            <w:pPr>
              <w:numPr>
                <w:ilvl w:val="1"/>
                <w:numId w:val="7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linear vs. nonlinear storytelling.</w:t>
            </w:r>
          </w:p>
        </w:tc>
        <w:tc>
          <w:tcPr>
            <w:tcW w:w="1454" w:type="pct"/>
          </w:tcPr>
          <w:p w14:paraId="4923A8EF"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7814C76A" w14:textId="48ED5E6F" w:rsidR="003F4895" w:rsidRPr="003F4895" w:rsidRDefault="003F4895" w:rsidP="003F4895">
            <w:pPr>
              <w:numPr>
                <w:ilvl w:val="0"/>
                <w:numId w:val="1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essential components to consider when creating a story?</w:t>
            </w:r>
          </w:p>
          <w:p w14:paraId="5702EA23" w14:textId="77777777" w:rsidR="003F4895" w:rsidRPr="003F4895" w:rsidRDefault="003F4895" w:rsidP="003F4895">
            <w:pPr>
              <w:numPr>
                <w:ilvl w:val="0"/>
                <w:numId w:val="1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 the components of storytelling help engage the user?</w:t>
            </w:r>
          </w:p>
          <w:p w14:paraId="6449F520" w14:textId="77777777" w:rsidR="003F4895" w:rsidRPr="003F4895" w:rsidRDefault="003F4895" w:rsidP="003F4895">
            <w:pPr>
              <w:numPr>
                <w:ilvl w:val="0"/>
                <w:numId w:val="1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foundations of a successful game?</w:t>
            </w:r>
          </w:p>
          <w:p w14:paraId="3119FAA0" w14:textId="621BF2B0" w:rsidR="003F4895" w:rsidRPr="003F4895" w:rsidRDefault="003F4895" w:rsidP="003F4895">
            <w:pPr>
              <w:numPr>
                <w:ilvl w:val="0"/>
                <w:numId w:val="1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difference between the way games tell stories compared to other media?</w:t>
            </w:r>
          </w:p>
        </w:tc>
        <w:tc>
          <w:tcPr>
            <w:tcW w:w="553" w:type="pct"/>
          </w:tcPr>
          <w:p w14:paraId="48DAAA8C" w14:textId="1F165B66"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11.DSR, 11.RV, 11.RI, 11.C, 11.LU, 12.RV, 12.RI, 12.C, 12.LU</w:t>
            </w:r>
          </w:p>
        </w:tc>
        <w:tc>
          <w:tcPr>
            <w:tcW w:w="625" w:type="pct"/>
          </w:tcPr>
          <w:p w14:paraId="68ED4EBC"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1N</w:t>
            </w:r>
            <w:r w:rsidRPr="003F4895">
              <w:rPr>
                <w:rFonts w:ascii="Times New Roman" w:hAnsi="Times New Roman" w:cs="Times New Roman"/>
                <w:sz w:val="24"/>
                <w:szCs w:val="24"/>
              </w:rPr>
              <w:t xml:space="preserve">: Explain how the world around them guides technological development and engineering design. </w:t>
            </w:r>
          </w:p>
          <w:p w14:paraId="72F27BD4" w14:textId="615FCB41" w:rsidR="003F4895" w:rsidRPr="003F4895" w:rsidRDefault="003F4895" w:rsidP="003F4895">
            <w:pPr>
              <w:rPr>
                <w:rFonts w:ascii="Times New Roman" w:hAnsi="Times New Roman" w:cs="Times New Roman"/>
                <w:sz w:val="24"/>
                <w:szCs w:val="24"/>
              </w:rPr>
            </w:pPr>
          </w:p>
          <w:p w14:paraId="07CD8B9D" w14:textId="5B8565AE"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7AA</w:t>
            </w:r>
            <w:r w:rsidRPr="003F4895">
              <w:rPr>
                <w:rFonts w:ascii="Times New Roman" w:hAnsi="Times New Roman" w:cs="Times New Roman"/>
                <w:sz w:val="24"/>
                <w:szCs w:val="24"/>
              </w:rPr>
              <w:t>: Illustrate principles, elements, and factors of design.</w:t>
            </w:r>
          </w:p>
        </w:tc>
        <w:tc>
          <w:tcPr>
            <w:tcW w:w="552" w:type="pct"/>
          </w:tcPr>
          <w:p w14:paraId="37FB571E"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4049E1C1" w14:textId="77777777" w:rsidR="003F4895" w:rsidRPr="003F4895" w:rsidRDefault="003F4895" w:rsidP="003F4895">
            <w:pPr>
              <w:rPr>
                <w:rFonts w:ascii="Times New Roman" w:eastAsia="Times New Roman" w:hAnsi="Times New Roman" w:cs="Times New Roman"/>
                <w:sz w:val="24"/>
                <w:szCs w:val="24"/>
              </w:rPr>
            </w:pPr>
          </w:p>
          <w:p w14:paraId="6D668A5E"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Children’s Stories</w:t>
            </w:r>
          </w:p>
          <w:p w14:paraId="11D72F83" w14:textId="77777777" w:rsidR="003F4895" w:rsidRPr="003F4895" w:rsidRDefault="003F4895" w:rsidP="003F4895">
            <w:pPr>
              <w:rPr>
                <w:rFonts w:ascii="Times New Roman" w:eastAsia="Times New Roman" w:hAnsi="Times New Roman" w:cs="Times New Roman"/>
                <w:sz w:val="24"/>
                <w:szCs w:val="24"/>
              </w:rPr>
            </w:pPr>
          </w:p>
          <w:p w14:paraId="7371B5D6" w14:textId="074675B5"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772D6666" w14:textId="6C59CE99" w:rsidTr="00EC1959">
        <w:tblPrEx>
          <w:tblCellMar>
            <w:left w:w="108" w:type="dxa"/>
            <w:right w:w="108" w:type="dxa"/>
          </w:tblCellMar>
        </w:tblPrEx>
        <w:tc>
          <w:tcPr>
            <w:tcW w:w="167" w:type="pct"/>
          </w:tcPr>
          <w:p w14:paraId="75C0F996" w14:textId="28F3EF6B"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52</w:t>
            </w:r>
          </w:p>
        </w:tc>
        <w:tc>
          <w:tcPr>
            <w:tcW w:w="518" w:type="pct"/>
            <w:hideMark/>
          </w:tcPr>
          <w:p w14:paraId="1502FF67" w14:textId="03A5412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Develop a storyline. </w:t>
            </w:r>
          </w:p>
        </w:tc>
        <w:tc>
          <w:tcPr>
            <w:tcW w:w="1131" w:type="pct"/>
          </w:tcPr>
          <w:p w14:paraId="1233BDD4"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Development should include</w:t>
            </w:r>
          </w:p>
          <w:p w14:paraId="660631D3" w14:textId="2C60E8EF" w:rsidR="003F4895" w:rsidRPr="003F4895" w:rsidRDefault="003F4895" w:rsidP="003F4895">
            <w:pPr>
              <w:numPr>
                <w:ilvl w:val="0"/>
                <w:numId w:val="1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character(s)</w:t>
            </w:r>
          </w:p>
          <w:p w14:paraId="704C9F43" w14:textId="3F4F5A44" w:rsidR="003F4895" w:rsidRPr="003F4895" w:rsidRDefault="003F4895" w:rsidP="003F4895">
            <w:pPr>
              <w:numPr>
                <w:ilvl w:val="0"/>
                <w:numId w:val="1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conflict and challenges</w:t>
            </w:r>
          </w:p>
          <w:p w14:paraId="4686BF02" w14:textId="77777777" w:rsidR="003F4895" w:rsidRPr="003F4895" w:rsidRDefault="003F4895" w:rsidP="003F4895">
            <w:pPr>
              <w:numPr>
                <w:ilvl w:val="0"/>
                <w:numId w:val="1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climax</w:t>
            </w:r>
          </w:p>
          <w:p w14:paraId="2F0CD99A" w14:textId="1D7ABBFC" w:rsidR="003F4895" w:rsidRPr="003F4895" w:rsidRDefault="003F4895" w:rsidP="003F4895">
            <w:pPr>
              <w:numPr>
                <w:ilvl w:val="0"/>
                <w:numId w:val="1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resolution.</w:t>
            </w:r>
          </w:p>
        </w:tc>
        <w:tc>
          <w:tcPr>
            <w:tcW w:w="1454" w:type="pct"/>
          </w:tcPr>
          <w:p w14:paraId="45B1BC53"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4E92A700" w14:textId="77777777" w:rsidR="003F4895" w:rsidRPr="003F4895" w:rsidRDefault="003F4895" w:rsidP="003F4895">
            <w:pPr>
              <w:numPr>
                <w:ilvl w:val="0"/>
                <w:numId w:val="1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w:t>
            </w:r>
            <w:r w:rsidRPr="003F4895">
              <w:rPr>
                <w:rFonts w:ascii="Times New Roman" w:eastAsia="Times New Roman" w:hAnsi="Times New Roman" w:cs="Times New Roman"/>
                <w:i/>
                <w:iCs/>
                <w:sz w:val="24"/>
                <w:szCs w:val="24"/>
              </w:rPr>
              <w:t>hook </w:t>
            </w:r>
            <w:r w:rsidRPr="003F4895">
              <w:rPr>
                <w:rFonts w:ascii="Times New Roman" w:eastAsia="Times New Roman" w:hAnsi="Times New Roman" w:cs="Times New Roman"/>
                <w:sz w:val="24"/>
                <w:szCs w:val="24"/>
              </w:rPr>
              <w:t>of a story?</w:t>
            </w:r>
          </w:p>
          <w:p w14:paraId="68BA1184" w14:textId="7BB78826" w:rsidR="003F4895" w:rsidRPr="003F4895" w:rsidRDefault="003F4895" w:rsidP="003F4895">
            <w:pPr>
              <w:numPr>
                <w:ilvl w:val="0"/>
                <w:numId w:val="1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does the story need a format?</w:t>
            </w:r>
          </w:p>
          <w:p w14:paraId="1B04B1DA" w14:textId="416CD2A1" w:rsidR="003F4895" w:rsidRPr="003F4895" w:rsidRDefault="003F4895" w:rsidP="003F4895">
            <w:pPr>
              <w:numPr>
                <w:ilvl w:val="0"/>
                <w:numId w:val="1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the resolution of a storyline relate to game creation?</w:t>
            </w:r>
          </w:p>
        </w:tc>
        <w:tc>
          <w:tcPr>
            <w:tcW w:w="553" w:type="pct"/>
          </w:tcPr>
          <w:p w14:paraId="4C57A729" w14:textId="37BD1ECA"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11.LU, 11.W, 12.LU, 12.W</w:t>
            </w:r>
          </w:p>
        </w:tc>
        <w:tc>
          <w:tcPr>
            <w:tcW w:w="625" w:type="pct"/>
          </w:tcPr>
          <w:p w14:paraId="279AB32E"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1R</w:t>
            </w:r>
            <w:r w:rsidRPr="003F4895">
              <w:rPr>
                <w:rFonts w:ascii="Times New Roman" w:hAnsi="Times New Roman" w:cs="Times New Roman"/>
                <w:sz w:val="24"/>
                <w:szCs w:val="24"/>
              </w:rPr>
              <w:t xml:space="preserve">: Develop a plan that incorporates knowledge from science, mathematics, and other disciplines to design or improve a technological product or system. </w:t>
            </w:r>
          </w:p>
          <w:p w14:paraId="74D8C5EC" w14:textId="33056404" w:rsidR="003F4895" w:rsidRPr="003F4895" w:rsidRDefault="003F4895" w:rsidP="003F4895">
            <w:pPr>
              <w:rPr>
                <w:rFonts w:ascii="Times New Roman" w:hAnsi="Times New Roman" w:cs="Times New Roman"/>
                <w:sz w:val="24"/>
                <w:szCs w:val="24"/>
              </w:rPr>
            </w:pPr>
          </w:p>
          <w:p w14:paraId="59B4B92B" w14:textId="3B2DE340"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7CC</w:t>
            </w:r>
            <w:r w:rsidRPr="003F4895">
              <w:rPr>
                <w:rFonts w:ascii="Times New Roman" w:hAnsi="Times New Roman" w:cs="Times New Roman"/>
                <w:sz w:val="24"/>
                <w:szCs w:val="24"/>
              </w:rPr>
              <w:t>: Apply a broad range of design skills to their design process.</w:t>
            </w:r>
          </w:p>
        </w:tc>
        <w:tc>
          <w:tcPr>
            <w:tcW w:w="552" w:type="pct"/>
          </w:tcPr>
          <w:p w14:paraId="351E4E5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66AF1752" w14:textId="77777777" w:rsidR="003F4895" w:rsidRPr="003F4895" w:rsidRDefault="003F4895" w:rsidP="003F4895">
            <w:pPr>
              <w:rPr>
                <w:rFonts w:ascii="Times New Roman" w:eastAsia="Times New Roman" w:hAnsi="Times New Roman" w:cs="Times New Roman"/>
                <w:sz w:val="24"/>
                <w:szCs w:val="24"/>
              </w:rPr>
            </w:pPr>
          </w:p>
          <w:p w14:paraId="661E90D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Children’s Stories</w:t>
            </w:r>
          </w:p>
          <w:p w14:paraId="3DA738BC" w14:textId="77777777" w:rsidR="003F4895" w:rsidRPr="003F4895" w:rsidRDefault="003F4895" w:rsidP="003F4895">
            <w:pPr>
              <w:rPr>
                <w:rFonts w:ascii="Times New Roman" w:eastAsia="Times New Roman" w:hAnsi="Times New Roman" w:cs="Times New Roman"/>
                <w:sz w:val="24"/>
                <w:szCs w:val="24"/>
              </w:rPr>
            </w:pPr>
          </w:p>
          <w:p w14:paraId="533859B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Video Game Design</w:t>
            </w:r>
          </w:p>
          <w:p w14:paraId="05308855" w14:textId="77777777" w:rsidR="003F4895" w:rsidRPr="003F4895" w:rsidRDefault="003F4895" w:rsidP="003F4895">
            <w:pPr>
              <w:rPr>
                <w:rFonts w:ascii="Times New Roman" w:eastAsia="Times New Roman" w:hAnsi="Times New Roman" w:cs="Times New Roman"/>
                <w:b/>
                <w:bCs/>
                <w:sz w:val="24"/>
                <w:szCs w:val="24"/>
              </w:rPr>
            </w:pPr>
          </w:p>
        </w:tc>
      </w:tr>
      <w:tr w:rsidR="003F4895" w:rsidRPr="003F4895" w14:paraId="2AD6736B" w14:textId="31EAD2F6" w:rsidTr="00EC1959">
        <w:tblPrEx>
          <w:tblCellMar>
            <w:left w:w="108" w:type="dxa"/>
            <w:right w:w="108" w:type="dxa"/>
          </w:tblCellMar>
        </w:tblPrEx>
        <w:tc>
          <w:tcPr>
            <w:tcW w:w="167" w:type="pct"/>
          </w:tcPr>
          <w:p w14:paraId="737D609B" w14:textId="2F75D1FE"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53</w:t>
            </w:r>
          </w:p>
        </w:tc>
        <w:tc>
          <w:tcPr>
            <w:tcW w:w="518" w:type="pct"/>
            <w:hideMark/>
          </w:tcPr>
          <w:p w14:paraId="0A82AD44" w14:textId="50592FC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Develop an environment. </w:t>
            </w:r>
          </w:p>
        </w:tc>
        <w:tc>
          <w:tcPr>
            <w:tcW w:w="1131" w:type="pct"/>
          </w:tcPr>
          <w:p w14:paraId="531461A3"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Development could include</w:t>
            </w:r>
          </w:p>
          <w:p w14:paraId="66E8869C" w14:textId="77777777" w:rsidR="003F4895" w:rsidRPr="003F4895" w:rsidRDefault="003F4895" w:rsidP="003F4895">
            <w:pPr>
              <w:numPr>
                <w:ilvl w:val="0"/>
                <w:numId w:val="1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lighting</w:t>
            </w:r>
          </w:p>
          <w:p w14:paraId="01810297" w14:textId="77777777" w:rsidR="003F4895" w:rsidRPr="003F4895" w:rsidRDefault="003F4895" w:rsidP="003F4895">
            <w:pPr>
              <w:numPr>
                <w:ilvl w:val="0"/>
                <w:numId w:val="1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foreground/background</w:t>
            </w:r>
          </w:p>
          <w:p w14:paraId="4D4D0E41" w14:textId="531CA17E" w:rsidR="003F4895" w:rsidRPr="003F4895" w:rsidRDefault="003F4895" w:rsidP="003F4895">
            <w:pPr>
              <w:numPr>
                <w:ilvl w:val="0"/>
                <w:numId w:val="1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topography/terrain (e.g., urban, rural, reality-based, fantasy)</w:t>
            </w:r>
          </w:p>
          <w:p w14:paraId="2028C4AF" w14:textId="77777777" w:rsidR="003F4895" w:rsidRPr="003F4895" w:rsidRDefault="003F4895" w:rsidP="003F4895">
            <w:pPr>
              <w:numPr>
                <w:ilvl w:val="0"/>
                <w:numId w:val="1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mood</w:t>
            </w:r>
          </w:p>
          <w:p w14:paraId="570E302F" w14:textId="77777777" w:rsidR="003F4895" w:rsidRPr="003F4895" w:rsidRDefault="003F4895" w:rsidP="003F4895">
            <w:pPr>
              <w:numPr>
                <w:ilvl w:val="0"/>
                <w:numId w:val="1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color scheme</w:t>
            </w:r>
          </w:p>
          <w:p w14:paraId="565B6745" w14:textId="77777777" w:rsidR="003F4895" w:rsidRPr="003F4895" w:rsidRDefault="003F4895" w:rsidP="003F4895">
            <w:pPr>
              <w:numPr>
                <w:ilvl w:val="0"/>
                <w:numId w:val="1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era (e.g., current, historical, futuristic)</w:t>
            </w:r>
          </w:p>
          <w:p w14:paraId="523DCB31" w14:textId="0B95A700" w:rsidR="003F4895" w:rsidRPr="003F4895" w:rsidRDefault="003F4895" w:rsidP="003F4895">
            <w:pPr>
              <w:numPr>
                <w:ilvl w:val="0"/>
                <w:numId w:val="1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time of day.</w:t>
            </w:r>
          </w:p>
        </w:tc>
        <w:tc>
          <w:tcPr>
            <w:tcW w:w="1454" w:type="pct"/>
          </w:tcPr>
          <w:p w14:paraId="3AC7938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15727689" w14:textId="77777777" w:rsidR="003F4895" w:rsidRPr="003F4895" w:rsidRDefault="003F4895" w:rsidP="003F4895">
            <w:pPr>
              <w:numPr>
                <w:ilvl w:val="0"/>
                <w:numId w:val="2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the setting affect the overall design of the game?</w:t>
            </w:r>
          </w:p>
          <w:p w14:paraId="4F38D887" w14:textId="77777777" w:rsidR="003F4895" w:rsidRPr="003F4895" w:rsidRDefault="003F4895" w:rsidP="003F4895">
            <w:pPr>
              <w:numPr>
                <w:ilvl w:val="0"/>
                <w:numId w:val="2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the setting influence the characters?</w:t>
            </w:r>
          </w:p>
          <w:p w14:paraId="27A8E733" w14:textId="18F76ECE" w:rsidR="003F4895" w:rsidRPr="003F4895" w:rsidRDefault="003F4895" w:rsidP="003F4895">
            <w:pPr>
              <w:numPr>
                <w:ilvl w:val="0"/>
                <w:numId w:val="2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a game environment facilitate storytelling?</w:t>
            </w:r>
          </w:p>
        </w:tc>
        <w:tc>
          <w:tcPr>
            <w:tcW w:w="553" w:type="pct"/>
          </w:tcPr>
          <w:p w14:paraId="18ABF60B" w14:textId="6D52F0D7"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12.C, 12.LU</w:t>
            </w:r>
          </w:p>
        </w:tc>
        <w:tc>
          <w:tcPr>
            <w:tcW w:w="625" w:type="pct"/>
          </w:tcPr>
          <w:p w14:paraId="6A73D31B"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2T</w:t>
            </w:r>
            <w:r w:rsidRPr="003F4895">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in design decision making. </w:t>
            </w:r>
          </w:p>
          <w:p w14:paraId="7876B03C" w14:textId="70DABA67" w:rsidR="003F4895" w:rsidRPr="003F4895" w:rsidRDefault="003F4895" w:rsidP="003F4895">
            <w:pPr>
              <w:rPr>
                <w:rFonts w:ascii="Times New Roman" w:hAnsi="Times New Roman" w:cs="Times New Roman"/>
                <w:sz w:val="24"/>
                <w:szCs w:val="24"/>
              </w:rPr>
            </w:pPr>
          </w:p>
          <w:p w14:paraId="180AD333" w14:textId="7C53F08B"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7AA</w:t>
            </w:r>
            <w:r w:rsidRPr="003F4895">
              <w:rPr>
                <w:rFonts w:ascii="Times New Roman" w:hAnsi="Times New Roman" w:cs="Times New Roman"/>
                <w:sz w:val="24"/>
                <w:szCs w:val="24"/>
              </w:rPr>
              <w:t>: Illustrate principles, elements, and factors of design.</w:t>
            </w:r>
          </w:p>
        </w:tc>
        <w:tc>
          <w:tcPr>
            <w:tcW w:w="552" w:type="pct"/>
          </w:tcPr>
          <w:p w14:paraId="33D69E0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4B78E5CE" w14:textId="77777777" w:rsidR="003F4895" w:rsidRPr="003F4895" w:rsidRDefault="003F4895" w:rsidP="003F4895">
            <w:pPr>
              <w:rPr>
                <w:rFonts w:ascii="Times New Roman" w:eastAsia="Times New Roman" w:hAnsi="Times New Roman" w:cs="Times New Roman"/>
                <w:sz w:val="24"/>
                <w:szCs w:val="24"/>
              </w:rPr>
            </w:pPr>
          </w:p>
          <w:p w14:paraId="7254FEC7" w14:textId="7814EE51"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636852C0" w14:textId="41BEFB6C" w:rsidTr="00EC1959">
        <w:tblPrEx>
          <w:tblCellMar>
            <w:left w:w="108" w:type="dxa"/>
            <w:right w:w="108" w:type="dxa"/>
          </w:tblCellMar>
        </w:tblPrEx>
        <w:tc>
          <w:tcPr>
            <w:tcW w:w="167" w:type="pct"/>
          </w:tcPr>
          <w:p w14:paraId="31563208" w14:textId="390BE5DB"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54</w:t>
            </w:r>
          </w:p>
        </w:tc>
        <w:tc>
          <w:tcPr>
            <w:tcW w:w="518" w:type="pct"/>
            <w:hideMark/>
          </w:tcPr>
          <w:p w14:paraId="00169542" w14:textId="2BF000AA"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Develop characters and assets. </w:t>
            </w:r>
          </w:p>
        </w:tc>
        <w:tc>
          <w:tcPr>
            <w:tcW w:w="1131" w:type="pct"/>
          </w:tcPr>
          <w:p w14:paraId="61A466E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Development could include</w:t>
            </w:r>
          </w:p>
          <w:p w14:paraId="7B0C4BD6" w14:textId="5DF1CD14" w:rsidR="003F4895" w:rsidRPr="003F4895" w:rsidRDefault="003F4895" w:rsidP="003F4895">
            <w:pPr>
              <w:numPr>
                <w:ilvl w:val="0"/>
                <w:numId w:val="2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individual backstories</w:t>
            </w:r>
          </w:p>
          <w:p w14:paraId="67661B85" w14:textId="279345F6" w:rsidR="003F4895" w:rsidRPr="003F4895" w:rsidRDefault="003F4895" w:rsidP="003F4895">
            <w:pPr>
              <w:numPr>
                <w:ilvl w:val="0"/>
                <w:numId w:val="21"/>
              </w:numPr>
              <w:rPr>
                <w:rFonts w:ascii="Times New Roman" w:eastAsia="Times New Roman" w:hAnsi="Times New Roman" w:cs="Times New Roman"/>
                <w:sz w:val="24"/>
                <w:szCs w:val="24"/>
                <w:lang w:val="fr-FR"/>
              </w:rPr>
            </w:pPr>
            <w:proofErr w:type="spellStart"/>
            <w:proofErr w:type="gramStart"/>
            <w:r w:rsidRPr="003F4895">
              <w:rPr>
                <w:rFonts w:ascii="Times New Roman" w:eastAsia="Times New Roman" w:hAnsi="Times New Roman" w:cs="Times New Roman"/>
                <w:sz w:val="24"/>
                <w:szCs w:val="24"/>
                <w:lang w:val="fr-FR"/>
              </w:rPr>
              <w:t>attributes</w:t>
            </w:r>
            <w:proofErr w:type="spellEnd"/>
            <w:proofErr w:type="gramEnd"/>
            <w:r w:rsidRPr="003F4895">
              <w:rPr>
                <w:rFonts w:ascii="Times New Roman" w:eastAsia="Times New Roman" w:hAnsi="Times New Roman" w:cs="Times New Roman"/>
                <w:sz w:val="24"/>
                <w:szCs w:val="24"/>
                <w:lang w:val="fr-FR"/>
              </w:rPr>
              <w:t xml:space="preserve"> (e.g., </w:t>
            </w:r>
            <w:proofErr w:type="spellStart"/>
            <w:r w:rsidRPr="003F4895">
              <w:rPr>
                <w:rFonts w:ascii="Times New Roman" w:eastAsia="Times New Roman" w:hAnsi="Times New Roman" w:cs="Times New Roman"/>
                <w:sz w:val="24"/>
                <w:szCs w:val="24"/>
                <w:lang w:val="fr-FR"/>
              </w:rPr>
              <w:t>physical</w:t>
            </w:r>
            <w:proofErr w:type="spellEnd"/>
            <w:r w:rsidRPr="003F4895">
              <w:rPr>
                <w:rFonts w:ascii="Times New Roman" w:eastAsia="Times New Roman" w:hAnsi="Times New Roman" w:cs="Times New Roman"/>
                <w:sz w:val="24"/>
                <w:szCs w:val="24"/>
                <w:lang w:val="fr-FR"/>
              </w:rPr>
              <w:t xml:space="preserve"> traits, </w:t>
            </w:r>
            <w:r w:rsidRPr="003F4895">
              <w:rPr>
                <w:rFonts w:ascii="Times New Roman" w:eastAsia="Times New Roman" w:hAnsi="Times New Roman" w:cs="Times New Roman"/>
                <w:sz w:val="24"/>
                <w:szCs w:val="24"/>
              </w:rPr>
              <w:t>superpowers)</w:t>
            </w:r>
          </w:p>
          <w:p w14:paraId="533AA9BD" w14:textId="77777777" w:rsidR="003F4895" w:rsidRPr="003F4895" w:rsidRDefault="003F4895" w:rsidP="003F4895">
            <w:pPr>
              <w:numPr>
                <w:ilvl w:val="0"/>
                <w:numId w:val="2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accessories</w:t>
            </w:r>
          </w:p>
          <w:p w14:paraId="7D68C017" w14:textId="43EB22B7" w:rsidR="003F4895" w:rsidRPr="003F4895" w:rsidRDefault="003F4895" w:rsidP="003F4895">
            <w:pPr>
              <w:numPr>
                <w:ilvl w:val="0"/>
                <w:numId w:val="2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objects.</w:t>
            </w:r>
          </w:p>
        </w:tc>
        <w:tc>
          <w:tcPr>
            <w:tcW w:w="1454" w:type="pct"/>
          </w:tcPr>
          <w:p w14:paraId="6B87C54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52A81A52" w14:textId="77777777" w:rsidR="003F4895" w:rsidRPr="003F4895" w:rsidRDefault="003F4895" w:rsidP="003F4895">
            <w:pPr>
              <w:numPr>
                <w:ilvl w:val="0"/>
                <w:numId w:val="2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a backstory important to character development?</w:t>
            </w:r>
          </w:p>
          <w:p w14:paraId="369E3EA0" w14:textId="483EDFFD" w:rsidR="003F4895" w:rsidRPr="003F4895" w:rsidRDefault="003F4895" w:rsidP="003F4895">
            <w:pPr>
              <w:numPr>
                <w:ilvl w:val="0"/>
                <w:numId w:val="2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 a character’s attributes affect the player’s game experience?</w:t>
            </w:r>
          </w:p>
        </w:tc>
        <w:tc>
          <w:tcPr>
            <w:tcW w:w="553" w:type="pct"/>
          </w:tcPr>
          <w:p w14:paraId="56C04410" w14:textId="21EE508F"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11.W, 12.C, 12.LU, 12.W</w:t>
            </w:r>
          </w:p>
        </w:tc>
        <w:tc>
          <w:tcPr>
            <w:tcW w:w="625" w:type="pct"/>
          </w:tcPr>
          <w:p w14:paraId="3B40035A"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1R</w:t>
            </w:r>
            <w:r w:rsidRPr="003F4895">
              <w:rPr>
                <w:rFonts w:ascii="Times New Roman" w:hAnsi="Times New Roman" w:cs="Times New Roman"/>
                <w:sz w:val="24"/>
                <w:szCs w:val="24"/>
              </w:rPr>
              <w:t xml:space="preserve">: Develop a plan that incorporates knowledge from science, mathematics, and other disciplines to design or improve a technological product or system. </w:t>
            </w:r>
          </w:p>
          <w:p w14:paraId="28FFEDE2" w14:textId="122DF02A"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7CC</w:t>
            </w:r>
            <w:r w:rsidRPr="003F4895">
              <w:rPr>
                <w:rFonts w:ascii="Times New Roman" w:hAnsi="Times New Roman" w:cs="Times New Roman"/>
                <w:sz w:val="24"/>
                <w:szCs w:val="24"/>
              </w:rPr>
              <w:t>: Apply a broad range of design skills to their design process.</w:t>
            </w:r>
          </w:p>
        </w:tc>
        <w:tc>
          <w:tcPr>
            <w:tcW w:w="552" w:type="pct"/>
          </w:tcPr>
          <w:p w14:paraId="56079B8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7CE563EC" w14:textId="77777777" w:rsidR="003F4895" w:rsidRPr="003F4895" w:rsidRDefault="003F4895" w:rsidP="003F4895">
            <w:pPr>
              <w:rPr>
                <w:rFonts w:ascii="Times New Roman" w:eastAsia="Times New Roman" w:hAnsi="Times New Roman" w:cs="Times New Roman"/>
                <w:sz w:val="24"/>
                <w:szCs w:val="24"/>
              </w:rPr>
            </w:pPr>
          </w:p>
          <w:p w14:paraId="7D55C94B" w14:textId="0737608E"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0E0BFFEB" w14:textId="5F184C6A" w:rsidTr="00EC1959">
        <w:tblPrEx>
          <w:tblCellMar>
            <w:left w:w="108" w:type="dxa"/>
            <w:right w:w="108" w:type="dxa"/>
          </w:tblCellMar>
        </w:tblPrEx>
        <w:tc>
          <w:tcPr>
            <w:tcW w:w="167" w:type="pct"/>
          </w:tcPr>
          <w:p w14:paraId="2F41D5FD" w14:textId="2CC2862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55</w:t>
            </w:r>
          </w:p>
        </w:tc>
        <w:tc>
          <w:tcPr>
            <w:tcW w:w="518" w:type="pct"/>
            <w:hideMark/>
          </w:tcPr>
          <w:p w14:paraId="343B7D12" w14:textId="52CA2031"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Create a storyboard. </w:t>
            </w:r>
          </w:p>
        </w:tc>
        <w:tc>
          <w:tcPr>
            <w:tcW w:w="1131" w:type="pct"/>
          </w:tcPr>
          <w:p w14:paraId="6939F5E7" w14:textId="464037DB"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Creation should include a visual representation of the narrative design.</w:t>
            </w:r>
          </w:p>
        </w:tc>
        <w:tc>
          <w:tcPr>
            <w:tcW w:w="1454" w:type="pct"/>
          </w:tcPr>
          <w:p w14:paraId="1C580969"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786DC866" w14:textId="77777777" w:rsidR="003F4895" w:rsidRPr="003F4895" w:rsidRDefault="003F4895" w:rsidP="003F4895">
            <w:pPr>
              <w:numPr>
                <w:ilvl w:val="0"/>
                <w:numId w:val="2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advantages of creating a storyboard?</w:t>
            </w:r>
          </w:p>
          <w:p w14:paraId="6F9B7B01" w14:textId="53E3F93E" w:rsidR="003F4895" w:rsidRPr="003F4895" w:rsidRDefault="003F4895" w:rsidP="003F4895">
            <w:pPr>
              <w:numPr>
                <w:ilvl w:val="0"/>
                <w:numId w:val="2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storyboarding differ between film/animation vs. interactive games?</w:t>
            </w:r>
          </w:p>
        </w:tc>
        <w:tc>
          <w:tcPr>
            <w:tcW w:w="553" w:type="pct"/>
          </w:tcPr>
          <w:p w14:paraId="42385640" w14:textId="4E953984"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12.C, 12.LU</w:t>
            </w:r>
          </w:p>
        </w:tc>
        <w:tc>
          <w:tcPr>
            <w:tcW w:w="625" w:type="pct"/>
          </w:tcPr>
          <w:p w14:paraId="788AF155"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2T</w:t>
            </w:r>
            <w:r w:rsidRPr="003F4895">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w:t>
            </w:r>
            <w:r w:rsidRPr="003F4895">
              <w:rPr>
                <w:rFonts w:ascii="Times New Roman" w:hAnsi="Times New Roman" w:cs="Times New Roman"/>
                <w:sz w:val="24"/>
                <w:szCs w:val="24"/>
              </w:rPr>
              <w:lastRenderedPageBreak/>
              <w:t xml:space="preserve">developed and to aid in design decision making. </w:t>
            </w:r>
          </w:p>
          <w:p w14:paraId="05595566" w14:textId="076340B8" w:rsidR="003F4895" w:rsidRPr="003F4895" w:rsidRDefault="003F4895" w:rsidP="003F4895">
            <w:pPr>
              <w:rPr>
                <w:rFonts w:ascii="Times New Roman" w:hAnsi="Times New Roman" w:cs="Times New Roman"/>
                <w:sz w:val="24"/>
                <w:szCs w:val="24"/>
              </w:rPr>
            </w:pPr>
          </w:p>
          <w:p w14:paraId="0651A3A1" w14:textId="4F2DE5EC"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7BB</w:t>
            </w:r>
            <w:r w:rsidRPr="003F4895">
              <w:rPr>
                <w:rFonts w:ascii="Times New Roman" w:hAnsi="Times New Roman" w:cs="Times New Roman"/>
                <w:sz w:val="24"/>
                <w:szCs w:val="24"/>
              </w:rPr>
              <w:t>: Implement the best possible solution to a design.</w:t>
            </w:r>
          </w:p>
        </w:tc>
        <w:tc>
          <w:tcPr>
            <w:tcW w:w="552" w:type="pct"/>
          </w:tcPr>
          <w:p w14:paraId="727FD8F6"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Board Game Design</w:t>
            </w:r>
          </w:p>
          <w:p w14:paraId="2DB34A1B" w14:textId="77777777" w:rsidR="003F4895" w:rsidRPr="003F4895" w:rsidRDefault="003F4895" w:rsidP="003F4895">
            <w:pPr>
              <w:rPr>
                <w:rFonts w:ascii="Times New Roman" w:eastAsia="Times New Roman" w:hAnsi="Times New Roman" w:cs="Times New Roman"/>
                <w:sz w:val="24"/>
                <w:szCs w:val="24"/>
              </w:rPr>
            </w:pPr>
          </w:p>
          <w:p w14:paraId="04FF0AD1" w14:textId="522EC7A6"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2911A0E8" w14:textId="474EB7A9" w:rsidTr="00EC1959">
        <w:tblPrEx>
          <w:tblCellMar>
            <w:left w:w="108" w:type="dxa"/>
            <w:right w:w="108" w:type="dxa"/>
          </w:tblCellMar>
        </w:tblPrEx>
        <w:tc>
          <w:tcPr>
            <w:tcW w:w="167" w:type="pct"/>
          </w:tcPr>
          <w:p w14:paraId="2198384D" w14:textId="73741851"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56</w:t>
            </w:r>
          </w:p>
        </w:tc>
        <w:tc>
          <w:tcPr>
            <w:tcW w:w="518" w:type="pct"/>
            <w:hideMark/>
          </w:tcPr>
          <w:p w14:paraId="7D658D78" w14:textId="19090430"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Pitch a narrative or </w:t>
            </w:r>
            <w:proofErr w:type="gramStart"/>
            <w:r w:rsidRPr="003F4895">
              <w:rPr>
                <w:rFonts w:ascii="Times New Roman" w:eastAsia="Times New Roman" w:hAnsi="Times New Roman" w:cs="Times New Roman"/>
                <w:sz w:val="24"/>
                <w:szCs w:val="24"/>
              </w:rPr>
              <w:t>concept..</w:t>
            </w:r>
            <w:proofErr w:type="gramEnd"/>
            <w:r w:rsidRPr="003F4895">
              <w:rPr>
                <w:rFonts w:ascii="Times New Roman" w:eastAsia="Times New Roman" w:hAnsi="Times New Roman" w:cs="Times New Roman"/>
                <w:sz w:val="24"/>
                <w:szCs w:val="24"/>
              </w:rPr>
              <w:t xml:space="preserve"> </w:t>
            </w:r>
          </w:p>
        </w:tc>
        <w:tc>
          <w:tcPr>
            <w:tcW w:w="1131" w:type="pct"/>
          </w:tcPr>
          <w:p w14:paraId="6481C4CE" w14:textId="453723E8"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Pitch should include</w:t>
            </w:r>
          </w:p>
          <w:p w14:paraId="6167F3CB" w14:textId="10DBC59E" w:rsidR="003F4895" w:rsidRPr="003F4895" w:rsidRDefault="003F4895" w:rsidP="003F4895">
            <w:pPr>
              <w:numPr>
                <w:ilvl w:val="0"/>
                <w:numId w:val="2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genre </w:t>
            </w:r>
          </w:p>
          <w:p w14:paraId="6C008E3B" w14:textId="6BD6B7F3" w:rsidR="003F4895" w:rsidRPr="003F4895" w:rsidRDefault="003F4895" w:rsidP="003F4895">
            <w:pPr>
              <w:numPr>
                <w:ilvl w:val="0"/>
                <w:numId w:val="2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components of the storyline </w:t>
            </w:r>
          </w:p>
          <w:p w14:paraId="6C5D6551" w14:textId="77777777" w:rsidR="003F4895" w:rsidRPr="003F4895" w:rsidRDefault="003F4895" w:rsidP="003F4895">
            <w:pPr>
              <w:numPr>
                <w:ilvl w:val="0"/>
                <w:numId w:val="2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perspective</w:t>
            </w:r>
          </w:p>
          <w:p w14:paraId="5604C63E" w14:textId="762F0958" w:rsidR="003F4895" w:rsidRPr="003F4895" w:rsidRDefault="003F4895" w:rsidP="003F4895">
            <w:pPr>
              <w:numPr>
                <w:ilvl w:val="0"/>
                <w:numId w:val="2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environment</w:t>
            </w:r>
          </w:p>
          <w:p w14:paraId="10360F12" w14:textId="77777777" w:rsidR="003F4895" w:rsidRPr="003F4895" w:rsidRDefault="003F4895" w:rsidP="003F4895">
            <w:pPr>
              <w:numPr>
                <w:ilvl w:val="0"/>
                <w:numId w:val="2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description of characters/assets</w:t>
            </w:r>
          </w:p>
          <w:p w14:paraId="04ECD127" w14:textId="77777777" w:rsidR="003F4895" w:rsidRPr="003F4895" w:rsidRDefault="003F4895" w:rsidP="003F4895">
            <w:pPr>
              <w:numPr>
                <w:ilvl w:val="0"/>
                <w:numId w:val="2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storyboard</w:t>
            </w:r>
          </w:p>
          <w:p w14:paraId="3BF13027" w14:textId="0A0DBA3C" w:rsidR="003F4895" w:rsidRPr="003F4895" w:rsidRDefault="003F4895" w:rsidP="003F4895">
            <w:pPr>
              <w:numPr>
                <w:ilvl w:val="0"/>
                <w:numId w:val="2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persuasive elements of a pitch.</w:t>
            </w:r>
          </w:p>
        </w:tc>
        <w:tc>
          <w:tcPr>
            <w:tcW w:w="1454" w:type="pct"/>
          </w:tcPr>
          <w:p w14:paraId="577DCFA6"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1093F4DD" w14:textId="77777777" w:rsidR="003F4895" w:rsidRPr="003F4895" w:rsidRDefault="003F4895" w:rsidP="003F4895">
            <w:pPr>
              <w:numPr>
                <w:ilvl w:val="0"/>
                <w:numId w:val="2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role does the pitch have in the development of a successful game?</w:t>
            </w:r>
          </w:p>
          <w:p w14:paraId="311F6397" w14:textId="77777777" w:rsidR="003F4895" w:rsidRPr="003F4895" w:rsidRDefault="003F4895" w:rsidP="003F4895">
            <w:pPr>
              <w:numPr>
                <w:ilvl w:val="0"/>
                <w:numId w:val="2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Who is involved in the pitch? </w:t>
            </w:r>
          </w:p>
          <w:p w14:paraId="2ED10FE0" w14:textId="2DDA0036" w:rsidR="003F4895" w:rsidRPr="003F4895" w:rsidRDefault="003F4895" w:rsidP="003F4895">
            <w:pPr>
              <w:numPr>
                <w:ilvl w:val="0"/>
                <w:numId w:val="2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target audience of a pitch?</w:t>
            </w:r>
          </w:p>
        </w:tc>
        <w:tc>
          <w:tcPr>
            <w:tcW w:w="553" w:type="pct"/>
          </w:tcPr>
          <w:p w14:paraId="31E8B007" w14:textId="4DCC664D"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12.C, 12.LU</w:t>
            </w:r>
          </w:p>
        </w:tc>
        <w:tc>
          <w:tcPr>
            <w:tcW w:w="625" w:type="pct"/>
          </w:tcPr>
          <w:p w14:paraId="2EDA6D98"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7X</w:t>
            </w:r>
            <w:r w:rsidRPr="003F4895">
              <w:rPr>
                <w:rFonts w:ascii="Times New Roman" w:hAnsi="Times New Roman" w:cs="Times New Roman"/>
                <w:sz w:val="24"/>
                <w:szCs w:val="24"/>
              </w:rPr>
              <w:t xml:space="preserve">: Document trade-offs in the technology and engineering design process to produce the optimal design. </w:t>
            </w:r>
          </w:p>
          <w:p w14:paraId="0CAB386A" w14:textId="05B694EF" w:rsidR="003F4895" w:rsidRPr="003F4895" w:rsidRDefault="003F4895" w:rsidP="003F4895">
            <w:pPr>
              <w:rPr>
                <w:rFonts w:ascii="Times New Roman" w:hAnsi="Times New Roman" w:cs="Times New Roman"/>
                <w:sz w:val="24"/>
                <w:szCs w:val="24"/>
              </w:rPr>
            </w:pPr>
          </w:p>
          <w:p w14:paraId="46B5CA05" w14:textId="1F9FE5F8"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8N</w:t>
            </w:r>
            <w:r w:rsidRPr="003F4895">
              <w:rPr>
                <w:rFonts w:ascii="Times New Roman" w:hAnsi="Times New Roman" w:cs="Times New Roman"/>
                <w:sz w:val="24"/>
                <w:szCs w:val="24"/>
              </w:rPr>
              <w:t>: Use various approaches to communicate processes and procedures for using, maintaining, and assessing technological products and systems.</w:t>
            </w:r>
          </w:p>
        </w:tc>
        <w:tc>
          <w:tcPr>
            <w:tcW w:w="552" w:type="pct"/>
          </w:tcPr>
          <w:p w14:paraId="67ADFCF9"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18CEDC36" w14:textId="77777777" w:rsidR="003F4895" w:rsidRPr="003F4895" w:rsidRDefault="003F4895" w:rsidP="003F4895">
            <w:pPr>
              <w:rPr>
                <w:rFonts w:ascii="Times New Roman" w:eastAsia="Times New Roman" w:hAnsi="Times New Roman" w:cs="Times New Roman"/>
                <w:sz w:val="24"/>
                <w:szCs w:val="24"/>
              </w:rPr>
            </w:pPr>
          </w:p>
          <w:p w14:paraId="4713F49D" w14:textId="52E2D1D7"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4B8516C1" w14:textId="639BF9DC" w:rsidTr="00EC1959">
        <w:tc>
          <w:tcPr>
            <w:tcW w:w="167" w:type="pct"/>
            <w:shd w:val="clear" w:color="auto" w:fill="AEAAAA" w:themeFill="background2" w:themeFillShade="BF"/>
          </w:tcPr>
          <w:p w14:paraId="46CE16C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AEAAAA" w:themeFill="background2" w:themeFillShade="BF"/>
            <w:tcMar>
              <w:top w:w="43" w:type="dxa"/>
              <w:left w:w="115" w:type="dxa"/>
              <w:bottom w:w="43" w:type="dxa"/>
              <w:right w:w="115" w:type="dxa"/>
            </w:tcMar>
          </w:tcPr>
          <w:p w14:paraId="21B920E1" w14:textId="4651AFB2"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Planning the Production of a Game</w:t>
            </w:r>
          </w:p>
        </w:tc>
        <w:tc>
          <w:tcPr>
            <w:tcW w:w="1131" w:type="pct"/>
            <w:shd w:val="clear" w:color="auto" w:fill="AEAAAA" w:themeFill="background2" w:themeFillShade="BF"/>
          </w:tcPr>
          <w:p w14:paraId="562F11A8"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AEAAAA" w:themeFill="background2" w:themeFillShade="BF"/>
          </w:tcPr>
          <w:p w14:paraId="66C5438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AEAAAA" w:themeFill="background2" w:themeFillShade="BF"/>
          </w:tcPr>
          <w:p w14:paraId="71CD4A0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6B9EF2D2"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4BD6465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5B98FCDD" w14:textId="76547E25" w:rsidTr="00EC1959">
        <w:tblPrEx>
          <w:tblCellMar>
            <w:left w:w="108" w:type="dxa"/>
            <w:right w:w="108" w:type="dxa"/>
          </w:tblCellMar>
        </w:tblPrEx>
        <w:tc>
          <w:tcPr>
            <w:tcW w:w="167" w:type="pct"/>
          </w:tcPr>
          <w:p w14:paraId="74DE9E99" w14:textId="477C08AC"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57</w:t>
            </w:r>
          </w:p>
        </w:tc>
        <w:tc>
          <w:tcPr>
            <w:tcW w:w="518" w:type="pct"/>
            <w:hideMark/>
          </w:tcPr>
          <w:p w14:paraId="1CB5C96D" w14:textId="56B83BE5"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Describe the audience. </w:t>
            </w:r>
          </w:p>
        </w:tc>
        <w:tc>
          <w:tcPr>
            <w:tcW w:w="1131" w:type="pct"/>
          </w:tcPr>
          <w:p w14:paraId="39F6AA6E"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Description should include</w:t>
            </w:r>
          </w:p>
          <w:p w14:paraId="46F51600" w14:textId="77777777" w:rsidR="003F4895" w:rsidRPr="003F4895" w:rsidRDefault="003F4895" w:rsidP="003F4895">
            <w:pPr>
              <w:numPr>
                <w:ilvl w:val="0"/>
                <w:numId w:val="3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audience characteristics</w:t>
            </w:r>
          </w:p>
          <w:p w14:paraId="4359E840" w14:textId="77777777" w:rsidR="003F4895" w:rsidRPr="003F4895" w:rsidRDefault="003F4895" w:rsidP="003F4895">
            <w:pPr>
              <w:numPr>
                <w:ilvl w:val="1"/>
                <w:numId w:val="3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behavior</w:t>
            </w:r>
          </w:p>
          <w:p w14:paraId="6B2FA874" w14:textId="77777777" w:rsidR="003F4895" w:rsidRPr="003F4895" w:rsidRDefault="003F4895" w:rsidP="003F4895">
            <w:pPr>
              <w:numPr>
                <w:ilvl w:val="1"/>
                <w:numId w:val="3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culture</w:t>
            </w:r>
          </w:p>
          <w:p w14:paraId="1E5E55BD" w14:textId="77777777" w:rsidR="003F4895" w:rsidRPr="003F4895" w:rsidRDefault="003F4895" w:rsidP="003F4895">
            <w:pPr>
              <w:numPr>
                <w:ilvl w:val="1"/>
                <w:numId w:val="3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age</w:t>
            </w:r>
          </w:p>
          <w:p w14:paraId="240C0735" w14:textId="77777777" w:rsidR="003F4895" w:rsidRPr="003F4895" w:rsidRDefault="003F4895" w:rsidP="003F4895">
            <w:pPr>
              <w:numPr>
                <w:ilvl w:val="1"/>
                <w:numId w:val="3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socioeconomic factors</w:t>
            </w:r>
          </w:p>
          <w:p w14:paraId="7C7D4408" w14:textId="77777777" w:rsidR="003F4895" w:rsidRPr="003F4895" w:rsidRDefault="003F4895" w:rsidP="003F4895">
            <w:pPr>
              <w:numPr>
                <w:ilvl w:val="1"/>
                <w:numId w:val="3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geographical factors</w:t>
            </w:r>
          </w:p>
          <w:p w14:paraId="6CA7E78E" w14:textId="77777777" w:rsidR="003F4895" w:rsidRPr="003F4895" w:rsidRDefault="003F4895" w:rsidP="003F4895">
            <w:pPr>
              <w:numPr>
                <w:ilvl w:val="0"/>
                <w:numId w:val="3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market forces</w:t>
            </w:r>
          </w:p>
          <w:p w14:paraId="006B2E26" w14:textId="77777777" w:rsidR="003F4895" w:rsidRPr="003F4895" w:rsidRDefault="003F4895" w:rsidP="003F4895">
            <w:pPr>
              <w:numPr>
                <w:ilvl w:val="1"/>
                <w:numId w:val="3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opportunities</w:t>
            </w:r>
          </w:p>
          <w:p w14:paraId="2AD60926" w14:textId="77777777" w:rsidR="003F4895" w:rsidRPr="003F4895" w:rsidRDefault="003F4895" w:rsidP="003F4895">
            <w:pPr>
              <w:numPr>
                <w:ilvl w:val="1"/>
                <w:numId w:val="3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competition</w:t>
            </w:r>
          </w:p>
          <w:p w14:paraId="7029CA20" w14:textId="77777777" w:rsidR="003F4895" w:rsidRPr="003F4895" w:rsidRDefault="003F4895" w:rsidP="003F4895">
            <w:pPr>
              <w:numPr>
                <w:ilvl w:val="1"/>
                <w:numId w:val="3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market saturation</w:t>
            </w:r>
          </w:p>
          <w:p w14:paraId="04FD20E2" w14:textId="2DB7CE53" w:rsidR="003F4895" w:rsidRPr="003F4895" w:rsidRDefault="003F4895" w:rsidP="003F4895">
            <w:pPr>
              <w:numPr>
                <w:ilvl w:val="0"/>
                <w:numId w:val="3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strengths, weaknesses, opportunities, and threats (SWOT) analysis.</w:t>
            </w:r>
          </w:p>
        </w:tc>
        <w:tc>
          <w:tcPr>
            <w:tcW w:w="1454" w:type="pct"/>
          </w:tcPr>
          <w:p w14:paraId="28FB6AAC"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lastRenderedPageBreak/>
              <w:t>Process/Skill Questions:</w:t>
            </w:r>
          </w:p>
          <w:p w14:paraId="50382159" w14:textId="6BF4B601" w:rsidR="003F4895" w:rsidRPr="003F4895" w:rsidRDefault="003F4895" w:rsidP="003F4895">
            <w:pPr>
              <w:numPr>
                <w:ilvl w:val="0"/>
                <w:numId w:val="3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it important to define the target audience of a game?</w:t>
            </w:r>
          </w:p>
          <w:p w14:paraId="78CADE1E" w14:textId="77777777" w:rsidR="003F4895" w:rsidRPr="003F4895" w:rsidRDefault="003F4895" w:rsidP="003F4895">
            <w:pPr>
              <w:numPr>
                <w:ilvl w:val="0"/>
                <w:numId w:val="3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the audience affect the design and production of a game?</w:t>
            </w:r>
          </w:p>
          <w:p w14:paraId="12E7EC83" w14:textId="5FBFBEC1" w:rsidR="003F4895" w:rsidRPr="003F4895" w:rsidRDefault="003F4895" w:rsidP="003F4895">
            <w:pPr>
              <w:numPr>
                <w:ilvl w:val="0"/>
                <w:numId w:val="3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 trends in gaming markets influence design choices?</w:t>
            </w:r>
          </w:p>
          <w:p w14:paraId="66692465" w14:textId="77777777" w:rsidR="003F4895" w:rsidRPr="003F4895" w:rsidRDefault="003F4895" w:rsidP="003F4895">
            <w:pPr>
              <w:numPr>
                <w:ilvl w:val="0"/>
                <w:numId w:val="3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 target audience and market research work together in designing a game?</w:t>
            </w:r>
          </w:p>
          <w:p w14:paraId="7DE3401C" w14:textId="3A41AA74" w:rsidR="003F4895" w:rsidRPr="003F4895" w:rsidRDefault="003F4895" w:rsidP="003F4895">
            <w:pPr>
              <w:numPr>
                <w:ilvl w:val="0"/>
                <w:numId w:val="3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Why is performing a SWOT analysis important in game development?</w:t>
            </w:r>
          </w:p>
        </w:tc>
        <w:tc>
          <w:tcPr>
            <w:tcW w:w="553" w:type="pct"/>
          </w:tcPr>
          <w:p w14:paraId="227840C9" w14:textId="357D80A6"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English: 11.DSR, 11.RV, 11.RI, 11.C, 11.LU, 12.RV, 12.RI, 12.C, 12.LU</w:t>
            </w:r>
          </w:p>
        </w:tc>
        <w:tc>
          <w:tcPr>
            <w:tcW w:w="625" w:type="pct"/>
          </w:tcPr>
          <w:p w14:paraId="54461C0E"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1P</w:t>
            </w:r>
            <w:r w:rsidRPr="003F4895">
              <w:rPr>
                <w:rFonts w:ascii="Times New Roman" w:hAnsi="Times New Roman" w:cs="Times New Roman"/>
                <w:sz w:val="24"/>
                <w:szCs w:val="24"/>
              </w:rPr>
              <w:t xml:space="preserve">: Analyze the rate of technological development and predict future diffusion and adoption of new technologies. </w:t>
            </w:r>
          </w:p>
          <w:p w14:paraId="7A5A35DC" w14:textId="487C503E"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8Q</w:t>
            </w:r>
            <w:r w:rsidRPr="003F4895">
              <w:rPr>
                <w:rFonts w:ascii="Times New Roman" w:hAnsi="Times New Roman" w:cs="Times New Roman"/>
                <w:sz w:val="24"/>
                <w:szCs w:val="24"/>
              </w:rPr>
              <w:t xml:space="preserve">: Synthesize data and analyze trends to </w:t>
            </w:r>
            <w:r w:rsidRPr="003F4895">
              <w:rPr>
                <w:rFonts w:ascii="Times New Roman" w:hAnsi="Times New Roman" w:cs="Times New Roman"/>
                <w:sz w:val="24"/>
                <w:szCs w:val="24"/>
              </w:rPr>
              <w:lastRenderedPageBreak/>
              <w:t xml:space="preserve">make decisions about technological products, systems, or processes. </w:t>
            </w:r>
          </w:p>
        </w:tc>
        <w:tc>
          <w:tcPr>
            <w:tcW w:w="552" w:type="pct"/>
          </w:tcPr>
          <w:p w14:paraId="62991738"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Board Game Design</w:t>
            </w:r>
          </w:p>
          <w:p w14:paraId="261CB1B0" w14:textId="77777777" w:rsidR="003F4895" w:rsidRPr="003F4895" w:rsidRDefault="003F4895" w:rsidP="003F4895">
            <w:pPr>
              <w:rPr>
                <w:rFonts w:ascii="Times New Roman" w:eastAsia="Times New Roman" w:hAnsi="Times New Roman" w:cs="Times New Roman"/>
                <w:sz w:val="24"/>
                <w:szCs w:val="24"/>
              </w:rPr>
            </w:pPr>
          </w:p>
          <w:p w14:paraId="71D126C4" w14:textId="35D96775"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65452CD8" w14:textId="7FC91221" w:rsidTr="00EC1959">
        <w:tblPrEx>
          <w:tblCellMar>
            <w:left w:w="108" w:type="dxa"/>
            <w:right w:w="108" w:type="dxa"/>
          </w:tblCellMar>
        </w:tblPrEx>
        <w:tc>
          <w:tcPr>
            <w:tcW w:w="167" w:type="pct"/>
          </w:tcPr>
          <w:p w14:paraId="7B39B77F" w14:textId="2C3B3EE3"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58</w:t>
            </w:r>
          </w:p>
        </w:tc>
        <w:tc>
          <w:tcPr>
            <w:tcW w:w="518" w:type="pct"/>
          </w:tcPr>
          <w:p w14:paraId="704182E3" w14:textId="44C53815"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Create a flow chart for game progression. </w:t>
            </w:r>
          </w:p>
        </w:tc>
        <w:tc>
          <w:tcPr>
            <w:tcW w:w="1131" w:type="pct"/>
          </w:tcPr>
          <w:p w14:paraId="1C473321" w14:textId="5D055C69"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Creation of a flow chart should include progression of the game based on conditions of gameplay (e.g., advancement, if-then statements).</w:t>
            </w:r>
          </w:p>
        </w:tc>
        <w:tc>
          <w:tcPr>
            <w:tcW w:w="1454" w:type="pct"/>
          </w:tcPr>
          <w:p w14:paraId="31B71FBB"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02E0C323" w14:textId="14989BF9" w:rsidR="003F4895" w:rsidRPr="003F4895" w:rsidRDefault="003F4895" w:rsidP="003F4895">
            <w:pPr>
              <w:numPr>
                <w:ilvl w:val="0"/>
                <w:numId w:val="35"/>
              </w:numPr>
              <w:rPr>
                <w:rFonts w:ascii="Times New Roman" w:eastAsia="Times New Roman" w:hAnsi="Times New Roman" w:cs="Times New Roman"/>
                <w:b/>
                <w:bCs/>
                <w:sz w:val="24"/>
                <w:szCs w:val="24"/>
              </w:rPr>
            </w:pPr>
            <w:r w:rsidRPr="003F4895">
              <w:rPr>
                <w:rFonts w:ascii="Times New Roman" w:eastAsia="Times New Roman" w:hAnsi="Times New Roman" w:cs="Times New Roman"/>
                <w:bCs/>
                <w:sz w:val="24"/>
                <w:szCs w:val="24"/>
              </w:rPr>
              <w:t>How does a flow chart aid in the development of a game?</w:t>
            </w:r>
          </w:p>
          <w:p w14:paraId="72814BC8" w14:textId="18C97D9C" w:rsidR="003F4895" w:rsidRPr="003F4895" w:rsidRDefault="003F4895" w:rsidP="003F4895">
            <w:pPr>
              <w:numPr>
                <w:ilvl w:val="0"/>
                <w:numId w:val="35"/>
              </w:numPr>
              <w:rPr>
                <w:rFonts w:ascii="Times New Roman" w:eastAsia="Times New Roman" w:hAnsi="Times New Roman" w:cs="Times New Roman"/>
                <w:b/>
                <w:bCs/>
                <w:sz w:val="24"/>
                <w:szCs w:val="24"/>
              </w:rPr>
            </w:pPr>
            <w:r w:rsidRPr="003F4895">
              <w:rPr>
                <w:rFonts w:ascii="Times New Roman" w:eastAsia="Times New Roman" w:hAnsi="Times New Roman" w:cs="Times New Roman"/>
                <w:bCs/>
                <w:sz w:val="24"/>
                <w:szCs w:val="24"/>
              </w:rPr>
              <w:t>How does creating a flow chart help visualize and plan game progression, player choices, challenges, and outcomes?</w:t>
            </w:r>
          </w:p>
        </w:tc>
        <w:tc>
          <w:tcPr>
            <w:tcW w:w="553" w:type="pct"/>
          </w:tcPr>
          <w:p w14:paraId="5FC96F9A" w14:textId="2ABD30A1"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11.W, 12.C, 12.LU, 12.W</w:t>
            </w:r>
          </w:p>
        </w:tc>
        <w:tc>
          <w:tcPr>
            <w:tcW w:w="625" w:type="pct"/>
          </w:tcPr>
          <w:p w14:paraId="62EBF8F3"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1R</w:t>
            </w:r>
            <w:r w:rsidRPr="003F4895">
              <w:rPr>
                <w:rFonts w:ascii="Times New Roman" w:hAnsi="Times New Roman" w:cs="Times New Roman"/>
                <w:sz w:val="24"/>
                <w:szCs w:val="24"/>
              </w:rPr>
              <w:t xml:space="preserve">: Develop a plan that incorporates knowledge from science, mathematics, and other disciplines to design or improve a technological product or system. </w:t>
            </w:r>
          </w:p>
          <w:p w14:paraId="11BA6051" w14:textId="641F35EF" w:rsidR="003F4895" w:rsidRPr="003F4895" w:rsidRDefault="003F4895" w:rsidP="003F4895">
            <w:pPr>
              <w:rPr>
                <w:rFonts w:ascii="Times New Roman" w:hAnsi="Times New Roman" w:cs="Times New Roman"/>
                <w:sz w:val="24"/>
                <w:szCs w:val="24"/>
              </w:rPr>
            </w:pPr>
          </w:p>
          <w:p w14:paraId="4DCB4B46" w14:textId="360DB554"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2V</w:t>
            </w:r>
            <w:r w:rsidRPr="003F4895">
              <w:rPr>
                <w:rFonts w:ascii="Times New Roman" w:hAnsi="Times New Roman" w:cs="Times New Roman"/>
                <w:sz w:val="24"/>
                <w:szCs w:val="24"/>
              </w:rPr>
              <w:t xml:space="preserve">: Analyze the stability of a technological system and how it is inﬂuenced by </w:t>
            </w:r>
            <w:proofErr w:type="gramStart"/>
            <w:r w:rsidRPr="003F4895">
              <w:rPr>
                <w:rFonts w:ascii="Times New Roman" w:hAnsi="Times New Roman" w:cs="Times New Roman"/>
                <w:sz w:val="24"/>
                <w:szCs w:val="24"/>
              </w:rPr>
              <w:t>all of</w:t>
            </w:r>
            <w:proofErr w:type="gramEnd"/>
            <w:r w:rsidRPr="003F4895">
              <w:rPr>
                <w:rFonts w:ascii="Times New Roman" w:hAnsi="Times New Roman" w:cs="Times New Roman"/>
                <w:sz w:val="24"/>
                <w:szCs w:val="24"/>
              </w:rPr>
              <w:t xml:space="preserve"> the components in the system, especially those in the feedback loop.</w:t>
            </w:r>
          </w:p>
        </w:tc>
        <w:tc>
          <w:tcPr>
            <w:tcW w:w="552" w:type="pct"/>
          </w:tcPr>
          <w:p w14:paraId="7062C80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18A063D3" w14:textId="77777777" w:rsidR="003F4895" w:rsidRPr="003F4895" w:rsidRDefault="003F4895" w:rsidP="003F4895">
            <w:pPr>
              <w:rPr>
                <w:rFonts w:ascii="Times New Roman" w:eastAsia="Times New Roman" w:hAnsi="Times New Roman" w:cs="Times New Roman"/>
                <w:sz w:val="24"/>
                <w:szCs w:val="24"/>
              </w:rPr>
            </w:pPr>
          </w:p>
          <w:p w14:paraId="0B139E97" w14:textId="5C2260CE"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7A60BC38" w14:textId="0AB7B863" w:rsidTr="00EC1959">
        <w:tblPrEx>
          <w:tblCellMar>
            <w:left w:w="108" w:type="dxa"/>
            <w:right w:w="108" w:type="dxa"/>
          </w:tblCellMar>
        </w:tblPrEx>
        <w:tc>
          <w:tcPr>
            <w:tcW w:w="167" w:type="pct"/>
          </w:tcPr>
          <w:p w14:paraId="21A302A1" w14:textId="0AF80F3E"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59</w:t>
            </w:r>
          </w:p>
        </w:tc>
        <w:tc>
          <w:tcPr>
            <w:tcW w:w="518" w:type="pct"/>
            <w:hideMark/>
          </w:tcPr>
          <w:p w14:paraId="6A9BF747" w14:textId="24A679FF"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Plan a timeline for production. </w:t>
            </w:r>
          </w:p>
        </w:tc>
        <w:tc>
          <w:tcPr>
            <w:tcW w:w="1131" w:type="pct"/>
          </w:tcPr>
          <w:p w14:paraId="5005934B"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Planning a timeline should include</w:t>
            </w:r>
          </w:p>
          <w:p w14:paraId="00F07985" w14:textId="2F12001A" w:rsidR="003F4895" w:rsidRPr="003F4895" w:rsidRDefault="003F4895" w:rsidP="003F4895">
            <w:pPr>
              <w:numPr>
                <w:ilvl w:val="0"/>
                <w:numId w:val="3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Gantt chart</w:t>
            </w:r>
          </w:p>
          <w:p w14:paraId="24728B8E" w14:textId="77777777" w:rsidR="003F4895" w:rsidRPr="003F4895" w:rsidRDefault="003F4895" w:rsidP="003F4895">
            <w:pPr>
              <w:numPr>
                <w:ilvl w:val="0"/>
                <w:numId w:val="3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release date/deadlines</w:t>
            </w:r>
          </w:p>
          <w:p w14:paraId="59608ED1" w14:textId="77777777" w:rsidR="003F4895" w:rsidRPr="003F4895" w:rsidRDefault="003F4895" w:rsidP="003F4895">
            <w:pPr>
              <w:numPr>
                <w:ilvl w:val="0"/>
                <w:numId w:val="3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team roles</w:t>
            </w:r>
          </w:p>
          <w:p w14:paraId="7C6A5E2B" w14:textId="27DBF702" w:rsidR="003F4895" w:rsidRPr="003F4895" w:rsidRDefault="003F4895" w:rsidP="003F4895">
            <w:pPr>
              <w:numPr>
                <w:ilvl w:val="0"/>
                <w:numId w:val="3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components of production (i.e., game design life cycle).</w:t>
            </w:r>
          </w:p>
        </w:tc>
        <w:tc>
          <w:tcPr>
            <w:tcW w:w="1454" w:type="pct"/>
          </w:tcPr>
          <w:p w14:paraId="0C6E8AD8"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07D148C7" w14:textId="77777777" w:rsidR="003F4895" w:rsidRPr="003F4895" w:rsidRDefault="003F4895" w:rsidP="003F4895">
            <w:pPr>
              <w:numPr>
                <w:ilvl w:val="0"/>
                <w:numId w:val="3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a Gantt chart? How does it help in planning game production?</w:t>
            </w:r>
          </w:p>
          <w:p w14:paraId="02E1B8A3" w14:textId="77777777" w:rsidR="003F4895" w:rsidRPr="003F4895" w:rsidRDefault="003F4895" w:rsidP="003F4895">
            <w:pPr>
              <w:numPr>
                <w:ilvl w:val="0"/>
                <w:numId w:val="3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are consequences of missing </w:t>
            </w:r>
            <w:proofErr w:type="gramStart"/>
            <w:r w:rsidRPr="003F4895">
              <w:rPr>
                <w:rFonts w:ascii="Times New Roman" w:eastAsia="Times New Roman" w:hAnsi="Times New Roman" w:cs="Times New Roman"/>
                <w:sz w:val="24"/>
                <w:szCs w:val="24"/>
              </w:rPr>
              <w:t>a deadline</w:t>
            </w:r>
            <w:proofErr w:type="gramEnd"/>
            <w:r w:rsidRPr="003F4895">
              <w:rPr>
                <w:rFonts w:ascii="Times New Roman" w:eastAsia="Times New Roman" w:hAnsi="Times New Roman" w:cs="Times New Roman"/>
                <w:sz w:val="24"/>
                <w:szCs w:val="24"/>
              </w:rPr>
              <w:t>?</w:t>
            </w:r>
          </w:p>
          <w:p w14:paraId="17AB8FBC" w14:textId="6AB1DD26" w:rsidR="003F4895" w:rsidRPr="003F4895" w:rsidRDefault="003F4895" w:rsidP="003F4895">
            <w:pPr>
              <w:numPr>
                <w:ilvl w:val="0"/>
                <w:numId w:val="3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planning for a release date influence the timeline for production?</w:t>
            </w:r>
          </w:p>
        </w:tc>
        <w:tc>
          <w:tcPr>
            <w:tcW w:w="553" w:type="pct"/>
          </w:tcPr>
          <w:p w14:paraId="452963EA" w14:textId="36FF5F8A"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11.W, 12.C, 12.LU, 12.W</w:t>
            </w:r>
          </w:p>
        </w:tc>
        <w:tc>
          <w:tcPr>
            <w:tcW w:w="625" w:type="pct"/>
          </w:tcPr>
          <w:p w14:paraId="46F2304E"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2T</w:t>
            </w:r>
            <w:r w:rsidRPr="003F4895">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in design decision making. </w:t>
            </w:r>
          </w:p>
          <w:p w14:paraId="5434038A" w14:textId="1C6502BE" w:rsidR="003F4895" w:rsidRPr="003F4895" w:rsidRDefault="003F4895" w:rsidP="003F4895">
            <w:pPr>
              <w:rPr>
                <w:rFonts w:ascii="Times New Roman" w:hAnsi="Times New Roman" w:cs="Times New Roman"/>
                <w:sz w:val="24"/>
                <w:szCs w:val="24"/>
              </w:rPr>
            </w:pPr>
          </w:p>
          <w:p w14:paraId="5FEAD974" w14:textId="6A78B1DA"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2Z</w:t>
            </w:r>
            <w:r w:rsidRPr="003F4895">
              <w:rPr>
                <w:rFonts w:ascii="Times New Roman" w:hAnsi="Times New Roman" w:cs="Times New Roman"/>
                <w:sz w:val="24"/>
                <w:szCs w:val="24"/>
              </w:rPr>
              <w:t xml:space="preserve">: Use management processes in </w:t>
            </w:r>
            <w:r w:rsidRPr="003F4895">
              <w:rPr>
                <w:rFonts w:ascii="Times New Roman" w:hAnsi="Times New Roman" w:cs="Times New Roman"/>
                <w:sz w:val="24"/>
                <w:szCs w:val="24"/>
              </w:rPr>
              <w:lastRenderedPageBreak/>
              <w:t>planning, organizing, and controlling work.</w:t>
            </w:r>
          </w:p>
        </w:tc>
        <w:tc>
          <w:tcPr>
            <w:tcW w:w="552" w:type="pct"/>
          </w:tcPr>
          <w:p w14:paraId="2DE89FCB"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Board Game Design</w:t>
            </w:r>
          </w:p>
          <w:p w14:paraId="50470A3C" w14:textId="77777777" w:rsidR="003F4895" w:rsidRPr="003F4895" w:rsidRDefault="003F4895" w:rsidP="003F4895">
            <w:pPr>
              <w:rPr>
                <w:rFonts w:ascii="Times New Roman" w:eastAsia="Times New Roman" w:hAnsi="Times New Roman" w:cs="Times New Roman"/>
                <w:sz w:val="24"/>
                <w:szCs w:val="24"/>
              </w:rPr>
            </w:pPr>
          </w:p>
          <w:p w14:paraId="4FA521FD" w14:textId="50607151"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63A6BFE4" w14:textId="0D15C180" w:rsidTr="00EC1959">
        <w:tblPrEx>
          <w:tblCellMar>
            <w:left w:w="108" w:type="dxa"/>
            <w:right w:w="108" w:type="dxa"/>
          </w:tblCellMar>
        </w:tblPrEx>
        <w:tc>
          <w:tcPr>
            <w:tcW w:w="167" w:type="pct"/>
          </w:tcPr>
          <w:p w14:paraId="3235702C" w14:textId="2766B53C"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60</w:t>
            </w:r>
          </w:p>
        </w:tc>
        <w:tc>
          <w:tcPr>
            <w:tcW w:w="518" w:type="pct"/>
          </w:tcPr>
          <w:p w14:paraId="471D0B58" w14:textId="4774CAFB"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Implement the elements of a successful game. </w:t>
            </w:r>
          </w:p>
        </w:tc>
        <w:tc>
          <w:tcPr>
            <w:tcW w:w="1131" w:type="pct"/>
          </w:tcPr>
          <w:p w14:paraId="669BE23D"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Implementation should include</w:t>
            </w:r>
          </w:p>
          <w:p w14:paraId="05431CF3" w14:textId="77777777" w:rsidR="003F4895" w:rsidRPr="003F4895" w:rsidRDefault="003F4895" w:rsidP="003F4895">
            <w:pPr>
              <w:numPr>
                <w:ilvl w:val="0"/>
                <w:numId w:val="2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player engagement</w:t>
            </w:r>
          </w:p>
          <w:p w14:paraId="7ABA4122" w14:textId="77777777" w:rsidR="003F4895" w:rsidRPr="003F4895" w:rsidRDefault="003F4895" w:rsidP="003F4895">
            <w:pPr>
              <w:numPr>
                <w:ilvl w:val="0"/>
                <w:numId w:val="2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balance (difficulty level)</w:t>
            </w:r>
          </w:p>
          <w:p w14:paraId="5661B1A8" w14:textId="77777777" w:rsidR="003F4895" w:rsidRPr="003F4895" w:rsidRDefault="003F4895" w:rsidP="003F4895">
            <w:pPr>
              <w:numPr>
                <w:ilvl w:val="0"/>
                <w:numId w:val="2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control (i.e., players make choices that affect the outcome)</w:t>
            </w:r>
          </w:p>
          <w:p w14:paraId="7CE9610E" w14:textId="77777777" w:rsidR="003F4895" w:rsidRPr="003F4895" w:rsidRDefault="003F4895" w:rsidP="003F4895">
            <w:pPr>
              <w:numPr>
                <w:ilvl w:val="0"/>
                <w:numId w:val="2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rewards (e.g., scoring, advancement through levels, animations, random rewards)</w:t>
            </w:r>
          </w:p>
          <w:p w14:paraId="4049141F" w14:textId="40FF547C" w:rsidR="003F4895" w:rsidRPr="003F4895" w:rsidRDefault="003F4895" w:rsidP="003F4895">
            <w:pPr>
              <w:numPr>
                <w:ilvl w:val="0"/>
                <w:numId w:val="2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goals and feedback (i.e., games that provide clear, achievable goals and useful feedback)</w:t>
            </w:r>
          </w:p>
        </w:tc>
        <w:tc>
          <w:tcPr>
            <w:tcW w:w="1454" w:type="pct"/>
          </w:tcPr>
          <w:p w14:paraId="698BFA62"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205C682D" w14:textId="77777777" w:rsidR="003F4895" w:rsidRPr="003F4895" w:rsidRDefault="003F4895" w:rsidP="003F4895">
            <w:pPr>
              <w:numPr>
                <w:ilvl w:val="0"/>
                <w:numId w:val="30"/>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determines whether a game is successful?</w:t>
            </w:r>
          </w:p>
          <w:p w14:paraId="773F9901" w14:textId="77777777" w:rsidR="003F4895" w:rsidRPr="003F4895" w:rsidRDefault="003F4895" w:rsidP="003F4895">
            <w:pPr>
              <w:numPr>
                <w:ilvl w:val="0"/>
                <w:numId w:val="30"/>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are the criteria to determine whether a game is successful?</w:t>
            </w:r>
          </w:p>
          <w:p w14:paraId="4E95CB58" w14:textId="3A8FF7ED" w:rsidR="003F4895" w:rsidRPr="003F4895" w:rsidRDefault="003F4895" w:rsidP="003F4895">
            <w:pPr>
              <w:numPr>
                <w:ilvl w:val="0"/>
                <w:numId w:val="30"/>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What criteria can be used to evaluate gameplay, player experience, and overall design?</w:t>
            </w:r>
          </w:p>
        </w:tc>
        <w:tc>
          <w:tcPr>
            <w:tcW w:w="553" w:type="pct"/>
          </w:tcPr>
          <w:p w14:paraId="16AD1622" w14:textId="7E00FCCF"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11.LU, 11.W, 12.LU, 12.W</w:t>
            </w:r>
          </w:p>
        </w:tc>
        <w:tc>
          <w:tcPr>
            <w:tcW w:w="625" w:type="pct"/>
          </w:tcPr>
          <w:p w14:paraId="334BE78A"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2V</w:t>
            </w:r>
            <w:r w:rsidRPr="003F4895">
              <w:rPr>
                <w:rFonts w:ascii="Times New Roman" w:hAnsi="Times New Roman" w:cs="Times New Roman"/>
                <w:sz w:val="24"/>
                <w:szCs w:val="24"/>
              </w:rPr>
              <w:t xml:space="preserve">: Analyze the stability of a technological system and how it is inﬂuenced by </w:t>
            </w:r>
            <w:proofErr w:type="gramStart"/>
            <w:r w:rsidRPr="003F4895">
              <w:rPr>
                <w:rFonts w:ascii="Times New Roman" w:hAnsi="Times New Roman" w:cs="Times New Roman"/>
                <w:sz w:val="24"/>
                <w:szCs w:val="24"/>
              </w:rPr>
              <w:t>all of</w:t>
            </w:r>
            <w:proofErr w:type="gramEnd"/>
            <w:r w:rsidRPr="003F4895">
              <w:rPr>
                <w:rFonts w:ascii="Times New Roman" w:hAnsi="Times New Roman" w:cs="Times New Roman"/>
                <w:sz w:val="24"/>
                <w:szCs w:val="24"/>
              </w:rPr>
              <w:t xml:space="preserve"> the components in the system, especially those in the feedback loop. </w:t>
            </w:r>
          </w:p>
          <w:p w14:paraId="01FE6FD4" w14:textId="6A270298" w:rsidR="003F4895" w:rsidRPr="003F4895" w:rsidRDefault="003F4895" w:rsidP="003F4895">
            <w:pPr>
              <w:rPr>
                <w:rFonts w:ascii="Times New Roman" w:hAnsi="Times New Roman" w:cs="Times New Roman"/>
                <w:sz w:val="24"/>
                <w:szCs w:val="24"/>
              </w:rPr>
            </w:pPr>
          </w:p>
          <w:p w14:paraId="1914D190"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7BB</w:t>
            </w:r>
            <w:r w:rsidRPr="003F4895">
              <w:rPr>
                <w:rFonts w:ascii="Times New Roman" w:hAnsi="Times New Roman" w:cs="Times New Roman"/>
                <w:sz w:val="24"/>
                <w:szCs w:val="24"/>
              </w:rPr>
              <w:t xml:space="preserve">: Implement the best possible solution to a design. </w:t>
            </w:r>
          </w:p>
          <w:p w14:paraId="4EB847F9" w14:textId="759B7DAC" w:rsidR="003F4895" w:rsidRPr="003F4895" w:rsidRDefault="003F4895" w:rsidP="003F4895">
            <w:pPr>
              <w:rPr>
                <w:rFonts w:ascii="Times New Roman" w:hAnsi="Times New Roman" w:cs="Times New Roman"/>
                <w:sz w:val="24"/>
                <w:szCs w:val="24"/>
              </w:rPr>
            </w:pPr>
          </w:p>
          <w:p w14:paraId="0936C689" w14:textId="0EADF0F4"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7Y</w:t>
            </w:r>
            <w:r w:rsidRPr="003F4895">
              <w:rPr>
                <w:rFonts w:ascii="Times New Roman" w:hAnsi="Times New Roman" w:cs="Times New Roman"/>
                <w:sz w:val="24"/>
                <w:szCs w:val="24"/>
              </w:rPr>
              <w:t xml:space="preserve">: Optimize a design by addressing desired qualities within criteria and constraints. </w:t>
            </w:r>
          </w:p>
        </w:tc>
        <w:tc>
          <w:tcPr>
            <w:tcW w:w="552" w:type="pct"/>
          </w:tcPr>
          <w:p w14:paraId="1EE8223F"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4A767AFE" w14:textId="77777777" w:rsidR="003F4895" w:rsidRPr="003F4895" w:rsidRDefault="003F4895" w:rsidP="003F4895">
            <w:pPr>
              <w:rPr>
                <w:rFonts w:ascii="Times New Roman" w:eastAsia="Times New Roman" w:hAnsi="Times New Roman" w:cs="Times New Roman"/>
                <w:sz w:val="24"/>
                <w:szCs w:val="24"/>
              </w:rPr>
            </w:pPr>
          </w:p>
          <w:p w14:paraId="156B2161" w14:textId="3E592D47"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5BF055D8" w14:textId="49EC5523" w:rsidTr="00EC1959">
        <w:tc>
          <w:tcPr>
            <w:tcW w:w="167" w:type="pct"/>
            <w:shd w:val="clear" w:color="auto" w:fill="AEAAAA" w:themeFill="background2" w:themeFillShade="BF"/>
          </w:tcPr>
          <w:p w14:paraId="0DFFE548" w14:textId="58703F06"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AEAAAA" w:themeFill="background2" w:themeFillShade="BF"/>
            <w:tcMar>
              <w:top w:w="43" w:type="dxa"/>
              <w:left w:w="115" w:type="dxa"/>
              <w:bottom w:w="43" w:type="dxa"/>
              <w:right w:w="115" w:type="dxa"/>
            </w:tcMar>
          </w:tcPr>
          <w:p w14:paraId="4D44C4BA" w14:textId="18DDBF48"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Creating Assets</w:t>
            </w:r>
          </w:p>
        </w:tc>
        <w:tc>
          <w:tcPr>
            <w:tcW w:w="1131" w:type="pct"/>
            <w:shd w:val="clear" w:color="auto" w:fill="AEAAAA" w:themeFill="background2" w:themeFillShade="BF"/>
          </w:tcPr>
          <w:p w14:paraId="623BE08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AEAAAA" w:themeFill="background2" w:themeFillShade="BF"/>
          </w:tcPr>
          <w:p w14:paraId="2E213D10"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AEAAAA" w:themeFill="background2" w:themeFillShade="BF"/>
          </w:tcPr>
          <w:p w14:paraId="0A8B03D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121E5C8B"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31D0FE6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21C38C80" w14:textId="39BBF727" w:rsidTr="00EC1959">
        <w:tblPrEx>
          <w:tblCellMar>
            <w:left w:w="108" w:type="dxa"/>
            <w:right w:w="108" w:type="dxa"/>
          </w:tblCellMar>
        </w:tblPrEx>
        <w:tc>
          <w:tcPr>
            <w:tcW w:w="167" w:type="pct"/>
          </w:tcPr>
          <w:p w14:paraId="347F2B4B" w14:textId="795B4F6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61</w:t>
            </w:r>
          </w:p>
        </w:tc>
        <w:tc>
          <w:tcPr>
            <w:tcW w:w="518" w:type="pct"/>
            <w:hideMark/>
          </w:tcPr>
          <w:p w14:paraId="7C362A73" w14:textId="0A95905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Create a playable character or an NPC. </w:t>
            </w:r>
          </w:p>
        </w:tc>
        <w:tc>
          <w:tcPr>
            <w:tcW w:w="1131" w:type="pct"/>
          </w:tcPr>
          <w:p w14:paraId="45077B6F" w14:textId="5B9867FD"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Creation should include the concept that, in a gaming context, </w:t>
            </w:r>
            <w:r w:rsidRPr="003F4895">
              <w:rPr>
                <w:rFonts w:ascii="Times New Roman" w:eastAsia="Times New Roman" w:hAnsi="Times New Roman" w:cs="Times New Roman"/>
                <w:i/>
                <w:iCs/>
                <w:sz w:val="24"/>
                <w:szCs w:val="24"/>
              </w:rPr>
              <w:t xml:space="preserve">character </w:t>
            </w:r>
            <w:r w:rsidRPr="003F4895">
              <w:rPr>
                <w:rFonts w:ascii="Times New Roman" w:eastAsia="Times New Roman" w:hAnsi="Times New Roman" w:cs="Times New Roman"/>
                <w:sz w:val="24"/>
                <w:szCs w:val="24"/>
              </w:rPr>
              <w:t>refers to any playable or non-playable object that interacts with other objects in the game (e.g., the character could be a human, a spaceship, a ball).</w:t>
            </w:r>
          </w:p>
        </w:tc>
        <w:tc>
          <w:tcPr>
            <w:tcW w:w="1454" w:type="pct"/>
          </w:tcPr>
          <w:p w14:paraId="0457B543"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33D16D6F" w14:textId="2B5AC5B8" w:rsidR="003F4895" w:rsidRPr="003F4895" w:rsidRDefault="003F4895" w:rsidP="003F4895">
            <w:pPr>
              <w:numPr>
                <w:ilvl w:val="0"/>
                <w:numId w:val="3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a character, and what is the difference between a playable character and an NPC?</w:t>
            </w:r>
          </w:p>
          <w:p w14:paraId="0460079B" w14:textId="5A1C6C2F" w:rsidR="003F4895" w:rsidRPr="003F4895" w:rsidRDefault="003F4895" w:rsidP="003F4895">
            <w:pPr>
              <w:numPr>
                <w:ilvl w:val="0"/>
                <w:numId w:val="3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some examples of playable characters and of NPCs?</w:t>
            </w:r>
          </w:p>
          <w:p w14:paraId="25E32FCA" w14:textId="0B71E4B0" w:rsidR="003F4895" w:rsidRPr="003F4895" w:rsidRDefault="003F4895" w:rsidP="003F4895">
            <w:pPr>
              <w:numPr>
                <w:ilvl w:val="0"/>
                <w:numId w:val="3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interactions can occur between characters?</w:t>
            </w:r>
          </w:p>
          <w:p w14:paraId="4B171C54" w14:textId="6616CD5B" w:rsidR="003F4895" w:rsidRPr="003F4895" w:rsidRDefault="003F4895" w:rsidP="003F4895">
            <w:pPr>
              <w:numPr>
                <w:ilvl w:val="0"/>
                <w:numId w:val="3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archetypes for both playable characters and NPCs?</w:t>
            </w:r>
          </w:p>
        </w:tc>
        <w:tc>
          <w:tcPr>
            <w:tcW w:w="553" w:type="pct"/>
          </w:tcPr>
          <w:p w14:paraId="7B056F2D" w14:textId="06EF7C93"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12.C, 12.LU</w:t>
            </w:r>
          </w:p>
        </w:tc>
        <w:tc>
          <w:tcPr>
            <w:tcW w:w="625" w:type="pct"/>
          </w:tcPr>
          <w:p w14:paraId="42017DC8"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7AA</w:t>
            </w:r>
            <w:r w:rsidRPr="003F4895">
              <w:rPr>
                <w:rFonts w:ascii="Times New Roman" w:hAnsi="Times New Roman" w:cs="Times New Roman"/>
                <w:sz w:val="24"/>
                <w:szCs w:val="24"/>
              </w:rPr>
              <w:t xml:space="preserve">: Illustrate principles, elements, and factors of design. </w:t>
            </w:r>
          </w:p>
          <w:p w14:paraId="4E4343E3" w14:textId="6931245F" w:rsidR="003F4895" w:rsidRPr="003F4895" w:rsidRDefault="003F4895" w:rsidP="003F4895">
            <w:pPr>
              <w:rPr>
                <w:rFonts w:ascii="Times New Roman" w:hAnsi="Times New Roman" w:cs="Times New Roman"/>
                <w:sz w:val="24"/>
                <w:szCs w:val="24"/>
              </w:rPr>
            </w:pPr>
          </w:p>
          <w:p w14:paraId="1A8713A7" w14:textId="05903A54"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7DD</w:t>
            </w:r>
            <w:r w:rsidRPr="003F4895">
              <w:rPr>
                <w:rFonts w:ascii="Times New Roman" w:hAnsi="Times New Roman" w:cs="Times New Roman"/>
                <w:sz w:val="24"/>
                <w:szCs w:val="24"/>
              </w:rPr>
              <w:t>: Apply a broad range of making skills to their design process.</w:t>
            </w:r>
          </w:p>
        </w:tc>
        <w:tc>
          <w:tcPr>
            <w:tcW w:w="552" w:type="pct"/>
          </w:tcPr>
          <w:p w14:paraId="7E2ACFCF"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4B73424B" w14:textId="77777777" w:rsidR="003F4895" w:rsidRPr="003F4895" w:rsidRDefault="003F4895" w:rsidP="003F4895">
            <w:pPr>
              <w:rPr>
                <w:rFonts w:ascii="Times New Roman" w:eastAsia="Times New Roman" w:hAnsi="Times New Roman" w:cs="Times New Roman"/>
                <w:sz w:val="24"/>
                <w:szCs w:val="24"/>
              </w:rPr>
            </w:pPr>
          </w:p>
          <w:p w14:paraId="4B099C59" w14:textId="1FC30819"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6A08EF13" w14:textId="4ABFE264" w:rsidTr="00EC1959">
        <w:tblPrEx>
          <w:tblCellMar>
            <w:left w:w="108" w:type="dxa"/>
            <w:right w:w="108" w:type="dxa"/>
          </w:tblCellMar>
        </w:tblPrEx>
        <w:tc>
          <w:tcPr>
            <w:tcW w:w="167" w:type="pct"/>
          </w:tcPr>
          <w:p w14:paraId="31D009D6" w14:textId="49D2A62D"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62</w:t>
            </w:r>
          </w:p>
        </w:tc>
        <w:tc>
          <w:tcPr>
            <w:tcW w:w="518" w:type="pct"/>
            <w:hideMark/>
          </w:tcPr>
          <w:p w14:paraId="65F1DB45" w14:textId="669CA6CC"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Create an object. </w:t>
            </w:r>
          </w:p>
        </w:tc>
        <w:tc>
          <w:tcPr>
            <w:tcW w:w="1131" w:type="pct"/>
          </w:tcPr>
          <w:p w14:paraId="60F08B9D" w14:textId="2137217C"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Creation should include the concept that an object refers to anything in a game that does not interact with other objects or characters.</w:t>
            </w:r>
            <w:r w:rsidRPr="003F4895">
              <w:rPr>
                <w:rFonts w:ascii="Times New Roman" w:eastAsia="Times New Roman" w:hAnsi="Times New Roman" w:cs="Times New Roman"/>
                <w:sz w:val="24"/>
                <w:szCs w:val="24"/>
              </w:rPr>
              <w:br/>
            </w:r>
            <w:r w:rsidRPr="003F4895">
              <w:rPr>
                <w:rFonts w:ascii="Times New Roman" w:eastAsia="Times New Roman" w:hAnsi="Times New Roman" w:cs="Times New Roman"/>
                <w:sz w:val="24"/>
                <w:szCs w:val="24"/>
              </w:rPr>
              <w:lastRenderedPageBreak/>
              <w:br/>
              <w:t>Creation may also include</w:t>
            </w:r>
          </w:p>
          <w:p w14:paraId="0728E6B2" w14:textId="77777777" w:rsidR="003F4895" w:rsidRPr="003F4895" w:rsidRDefault="003F4895" w:rsidP="003F4895">
            <w:pPr>
              <w:numPr>
                <w:ilvl w:val="0"/>
                <w:numId w:val="3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consideration of genre and story</w:t>
            </w:r>
          </w:p>
          <w:p w14:paraId="4726FA47" w14:textId="77777777" w:rsidR="003F4895" w:rsidRPr="003F4895" w:rsidRDefault="003F4895" w:rsidP="003F4895">
            <w:pPr>
              <w:numPr>
                <w:ilvl w:val="0"/>
                <w:numId w:val="3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physics (e.g., gravity)</w:t>
            </w:r>
          </w:p>
          <w:p w14:paraId="3D5C57CD" w14:textId="77777777" w:rsidR="003F4895" w:rsidRPr="003F4895" w:rsidRDefault="003F4895" w:rsidP="003F4895">
            <w:pPr>
              <w:numPr>
                <w:ilvl w:val="0"/>
                <w:numId w:val="3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physical characteristics</w:t>
            </w:r>
          </w:p>
          <w:p w14:paraId="1AA11D6E" w14:textId="77777777" w:rsidR="003F4895" w:rsidRPr="003F4895" w:rsidRDefault="003F4895" w:rsidP="003F4895">
            <w:pPr>
              <w:numPr>
                <w:ilvl w:val="1"/>
                <w:numId w:val="3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geometry</w:t>
            </w:r>
          </w:p>
          <w:p w14:paraId="31F2C327" w14:textId="77777777" w:rsidR="003F4895" w:rsidRPr="003F4895" w:rsidRDefault="003F4895" w:rsidP="003F4895">
            <w:pPr>
              <w:numPr>
                <w:ilvl w:val="1"/>
                <w:numId w:val="3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scale</w:t>
            </w:r>
          </w:p>
          <w:p w14:paraId="49357FDE" w14:textId="77777777" w:rsidR="003F4895" w:rsidRPr="003F4895" w:rsidRDefault="003F4895" w:rsidP="003F4895">
            <w:pPr>
              <w:numPr>
                <w:ilvl w:val="1"/>
                <w:numId w:val="3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color</w:t>
            </w:r>
          </w:p>
          <w:p w14:paraId="2477332E" w14:textId="77777777" w:rsidR="003F4895" w:rsidRPr="003F4895" w:rsidRDefault="003F4895" w:rsidP="003F4895">
            <w:pPr>
              <w:numPr>
                <w:ilvl w:val="1"/>
                <w:numId w:val="3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resolution</w:t>
            </w:r>
          </w:p>
          <w:p w14:paraId="0A75DEEE" w14:textId="7E6A150D" w:rsidR="003F4895" w:rsidRPr="003F4895" w:rsidRDefault="003F4895" w:rsidP="003F4895">
            <w:pPr>
              <w:numPr>
                <w:ilvl w:val="1"/>
                <w:numId w:val="3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exposure.</w:t>
            </w:r>
          </w:p>
        </w:tc>
        <w:tc>
          <w:tcPr>
            <w:tcW w:w="1454" w:type="pct"/>
          </w:tcPr>
          <w:p w14:paraId="217FE42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lastRenderedPageBreak/>
              <w:t>Process/Skill Questions:</w:t>
            </w:r>
          </w:p>
          <w:p w14:paraId="42602619" w14:textId="4B72C075" w:rsidR="003F4895" w:rsidRPr="003F4895" w:rsidRDefault="003F4895" w:rsidP="003F4895">
            <w:pPr>
              <w:numPr>
                <w:ilvl w:val="0"/>
                <w:numId w:val="3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can one differentiate between a character</w:t>
            </w:r>
            <w:r w:rsidRPr="003F4895" w:rsidDel="00501827">
              <w:rPr>
                <w:rFonts w:ascii="Times New Roman" w:eastAsia="Times New Roman" w:hAnsi="Times New Roman" w:cs="Times New Roman"/>
                <w:sz w:val="24"/>
                <w:szCs w:val="24"/>
              </w:rPr>
              <w:t xml:space="preserve"> </w:t>
            </w:r>
            <w:r w:rsidRPr="003F4895">
              <w:rPr>
                <w:rFonts w:ascii="Times New Roman" w:eastAsia="Times New Roman" w:hAnsi="Times New Roman" w:cs="Times New Roman"/>
                <w:sz w:val="24"/>
                <w:szCs w:val="24"/>
              </w:rPr>
              <w:t>and an object?</w:t>
            </w:r>
          </w:p>
          <w:p w14:paraId="51FFD334" w14:textId="77777777" w:rsidR="003F4895" w:rsidRPr="003F4895" w:rsidRDefault="003F4895" w:rsidP="003F4895">
            <w:pPr>
              <w:numPr>
                <w:ilvl w:val="0"/>
                <w:numId w:val="3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importance of including objects in games?</w:t>
            </w:r>
          </w:p>
          <w:p w14:paraId="66F60369" w14:textId="1DC9BB91" w:rsidR="003F4895" w:rsidRPr="003F4895" w:rsidRDefault="003F4895" w:rsidP="003F4895">
            <w:pPr>
              <w:numPr>
                <w:ilvl w:val="0"/>
                <w:numId w:val="3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What are best practices in creating objects?</w:t>
            </w:r>
          </w:p>
        </w:tc>
        <w:tc>
          <w:tcPr>
            <w:tcW w:w="553" w:type="pct"/>
          </w:tcPr>
          <w:p w14:paraId="3E5CEAEC" w14:textId="2C8AD21E"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English: 11.C, 11.LU, 12.C, 12.LU</w:t>
            </w:r>
          </w:p>
        </w:tc>
        <w:tc>
          <w:tcPr>
            <w:tcW w:w="625" w:type="pct"/>
          </w:tcPr>
          <w:p w14:paraId="091A5A59"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2X</w:t>
            </w:r>
            <w:r w:rsidRPr="003F4895">
              <w:rPr>
                <w:rFonts w:ascii="Times New Roman" w:hAnsi="Times New Roman" w:cs="Times New Roman"/>
                <w:sz w:val="24"/>
                <w:szCs w:val="24"/>
              </w:rPr>
              <w:t xml:space="preserve">: Cite examples of the criteria and constraints of a product or system </w:t>
            </w:r>
            <w:r w:rsidRPr="003F4895">
              <w:rPr>
                <w:rFonts w:ascii="Times New Roman" w:hAnsi="Times New Roman" w:cs="Times New Roman"/>
                <w:sz w:val="24"/>
                <w:szCs w:val="24"/>
              </w:rPr>
              <w:lastRenderedPageBreak/>
              <w:t xml:space="preserve">and how they affect ﬁnal design. </w:t>
            </w:r>
          </w:p>
          <w:p w14:paraId="5308B3CA" w14:textId="1D4D3824" w:rsidR="003F4895" w:rsidRPr="003F4895" w:rsidRDefault="003F4895" w:rsidP="003F4895">
            <w:pPr>
              <w:rPr>
                <w:rFonts w:ascii="Times New Roman" w:hAnsi="Times New Roman" w:cs="Times New Roman"/>
                <w:sz w:val="24"/>
                <w:szCs w:val="24"/>
              </w:rPr>
            </w:pPr>
          </w:p>
          <w:p w14:paraId="0DAD3C59" w14:textId="0FE633B6"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7DD</w:t>
            </w:r>
            <w:r w:rsidRPr="003F4895">
              <w:rPr>
                <w:rFonts w:ascii="Times New Roman" w:hAnsi="Times New Roman" w:cs="Times New Roman"/>
                <w:sz w:val="24"/>
                <w:szCs w:val="24"/>
              </w:rPr>
              <w:t>: Apply a broad range of making skills to their design process.</w:t>
            </w:r>
          </w:p>
        </w:tc>
        <w:tc>
          <w:tcPr>
            <w:tcW w:w="552" w:type="pct"/>
          </w:tcPr>
          <w:p w14:paraId="181A5A3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Board Game Design</w:t>
            </w:r>
          </w:p>
          <w:p w14:paraId="46029245" w14:textId="77777777" w:rsidR="003F4895" w:rsidRPr="003F4895" w:rsidRDefault="003F4895" w:rsidP="003F4895">
            <w:pPr>
              <w:rPr>
                <w:rFonts w:ascii="Times New Roman" w:eastAsia="Times New Roman" w:hAnsi="Times New Roman" w:cs="Times New Roman"/>
                <w:sz w:val="24"/>
                <w:szCs w:val="24"/>
              </w:rPr>
            </w:pPr>
          </w:p>
          <w:p w14:paraId="49F0E94A" w14:textId="6BB228B2"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Manufacturing Prototype</w:t>
            </w:r>
          </w:p>
        </w:tc>
      </w:tr>
      <w:tr w:rsidR="003F4895" w:rsidRPr="003F4895" w14:paraId="11EAB595" w14:textId="3A32963F" w:rsidTr="00EC1959">
        <w:tblPrEx>
          <w:tblCellMar>
            <w:left w:w="108" w:type="dxa"/>
            <w:right w:w="108" w:type="dxa"/>
          </w:tblCellMar>
        </w:tblPrEx>
        <w:tc>
          <w:tcPr>
            <w:tcW w:w="167" w:type="pct"/>
          </w:tcPr>
          <w:p w14:paraId="0B8421A5" w14:textId="2D41C1CB"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63</w:t>
            </w:r>
          </w:p>
        </w:tc>
        <w:tc>
          <w:tcPr>
            <w:tcW w:w="518" w:type="pct"/>
            <w:hideMark/>
          </w:tcPr>
          <w:p w14:paraId="73C89DDE" w14:textId="1516172F"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Create an environment. </w:t>
            </w:r>
          </w:p>
        </w:tc>
        <w:tc>
          <w:tcPr>
            <w:tcW w:w="1131" w:type="pct"/>
          </w:tcPr>
          <w:p w14:paraId="3EA0A7B4"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Creation could include</w:t>
            </w:r>
          </w:p>
          <w:p w14:paraId="344E6D26" w14:textId="77777777" w:rsidR="003F4895" w:rsidRPr="003F4895" w:rsidRDefault="003F4895" w:rsidP="003F4895">
            <w:pPr>
              <w:numPr>
                <w:ilvl w:val="0"/>
                <w:numId w:val="3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lighting</w:t>
            </w:r>
          </w:p>
          <w:p w14:paraId="3FBE0C98" w14:textId="77777777" w:rsidR="003F4895" w:rsidRPr="003F4895" w:rsidRDefault="003F4895" w:rsidP="003F4895">
            <w:pPr>
              <w:numPr>
                <w:ilvl w:val="0"/>
                <w:numId w:val="3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foreground/background</w:t>
            </w:r>
          </w:p>
          <w:p w14:paraId="78F5E920" w14:textId="73CEFB93" w:rsidR="003F4895" w:rsidRPr="003F4895" w:rsidRDefault="003F4895" w:rsidP="003F4895">
            <w:pPr>
              <w:numPr>
                <w:ilvl w:val="0"/>
                <w:numId w:val="3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topography/terrain (e.g., urban, rural, reality-based, fantasy)</w:t>
            </w:r>
          </w:p>
          <w:p w14:paraId="13E47A86" w14:textId="77777777" w:rsidR="003F4895" w:rsidRPr="003F4895" w:rsidRDefault="003F4895" w:rsidP="003F4895">
            <w:pPr>
              <w:numPr>
                <w:ilvl w:val="0"/>
                <w:numId w:val="3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mood</w:t>
            </w:r>
          </w:p>
          <w:p w14:paraId="3F3D1968" w14:textId="77777777" w:rsidR="003F4895" w:rsidRPr="003F4895" w:rsidRDefault="003F4895" w:rsidP="003F4895">
            <w:pPr>
              <w:numPr>
                <w:ilvl w:val="0"/>
                <w:numId w:val="3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color scheme</w:t>
            </w:r>
          </w:p>
          <w:p w14:paraId="26048380" w14:textId="1F6C1AF3" w:rsidR="003F4895" w:rsidRPr="003F4895" w:rsidRDefault="003F4895" w:rsidP="003F4895">
            <w:pPr>
              <w:numPr>
                <w:ilvl w:val="0"/>
                <w:numId w:val="39"/>
              </w:numPr>
              <w:rPr>
                <w:rFonts w:ascii="Times New Roman" w:eastAsia="Times New Roman" w:hAnsi="Times New Roman" w:cs="Times New Roman"/>
                <w:sz w:val="24"/>
                <w:szCs w:val="24"/>
                <w:lang w:val="es-ES"/>
              </w:rPr>
            </w:pPr>
            <w:r w:rsidRPr="003F4895">
              <w:rPr>
                <w:rFonts w:ascii="Times New Roman" w:eastAsia="Times New Roman" w:hAnsi="Times New Roman" w:cs="Times New Roman"/>
                <w:sz w:val="24"/>
                <w:szCs w:val="24"/>
                <w:lang w:val="es-ES"/>
              </w:rPr>
              <w:t>era (</w:t>
            </w:r>
            <w:proofErr w:type="spellStart"/>
            <w:r w:rsidRPr="003F4895">
              <w:rPr>
                <w:rFonts w:ascii="Times New Roman" w:eastAsia="Times New Roman" w:hAnsi="Times New Roman" w:cs="Times New Roman"/>
                <w:sz w:val="24"/>
                <w:szCs w:val="24"/>
                <w:lang w:val="es-ES"/>
              </w:rPr>
              <w:t>e.g</w:t>
            </w:r>
            <w:proofErr w:type="spellEnd"/>
            <w:r w:rsidRPr="003F4895">
              <w:rPr>
                <w:rFonts w:ascii="Times New Roman" w:eastAsia="Times New Roman" w:hAnsi="Times New Roman" w:cs="Times New Roman"/>
                <w:sz w:val="24"/>
                <w:szCs w:val="24"/>
                <w:lang w:val="es-ES"/>
              </w:rPr>
              <w:t xml:space="preserve">., </w:t>
            </w:r>
            <w:proofErr w:type="spellStart"/>
            <w:r w:rsidRPr="003F4895">
              <w:rPr>
                <w:rFonts w:ascii="Times New Roman" w:eastAsia="Times New Roman" w:hAnsi="Times New Roman" w:cs="Times New Roman"/>
                <w:sz w:val="24"/>
                <w:szCs w:val="24"/>
                <w:lang w:val="es-ES"/>
              </w:rPr>
              <w:t>current</w:t>
            </w:r>
            <w:proofErr w:type="spellEnd"/>
            <w:r w:rsidRPr="003F4895">
              <w:rPr>
                <w:rFonts w:ascii="Times New Roman" w:eastAsia="Times New Roman" w:hAnsi="Times New Roman" w:cs="Times New Roman"/>
                <w:sz w:val="24"/>
                <w:szCs w:val="24"/>
                <w:lang w:val="es-ES"/>
              </w:rPr>
              <w:t xml:space="preserve">, </w:t>
            </w:r>
            <w:proofErr w:type="spellStart"/>
            <w:r w:rsidRPr="003F4895">
              <w:rPr>
                <w:rFonts w:ascii="Times New Roman" w:eastAsia="Times New Roman" w:hAnsi="Times New Roman" w:cs="Times New Roman"/>
                <w:sz w:val="24"/>
                <w:szCs w:val="24"/>
                <w:lang w:val="es-ES"/>
              </w:rPr>
              <w:t>historical</w:t>
            </w:r>
            <w:proofErr w:type="spellEnd"/>
            <w:r w:rsidRPr="003F4895">
              <w:rPr>
                <w:rFonts w:ascii="Times New Roman" w:eastAsia="Times New Roman" w:hAnsi="Times New Roman" w:cs="Times New Roman"/>
                <w:sz w:val="24"/>
                <w:szCs w:val="24"/>
                <w:lang w:val="es-ES"/>
              </w:rPr>
              <w:t xml:space="preserve">, </w:t>
            </w:r>
            <w:proofErr w:type="spellStart"/>
            <w:r w:rsidRPr="003F4895">
              <w:rPr>
                <w:rFonts w:ascii="Times New Roman" w:eastAsia="Times New Roman" w:hAnsi="Times New Roman" w:cs="Times New Roman"/>
                <w:sz w:val="24"/>
                <w:szCs w:val="24"/>
                <w:lang w:val="es-ES"/>
              </w:rPr>
              <w:t>futuristic</w:t>
            </w:r>
            <w:proofErr w:type="spellEnd"/>
            <w:r w:rsidRPr="003F4895">
              <w:rPr>
                <w:rFonts w:ascii="Times New Roman" w:eastAsia="Times New Roman" w:hAnsi="Times New Roman" w:cs="Times New Roman"/>
                <w:sz w:val="24"/>
                <w:szCs w:val="24"/>
                <w:lang w:val="es-ES"/>
              </w:rPr>
              <w:t>)</w:t>
            </w:r>
          </w:p>
          <w:p w14:paraId="725D320D" w14:textId="5E01A888" w:rsidR="003F4895" w:rsidRPr="003F4895" w:rsidRDefault="003F4895" w:rsidP="003F4895">
            <w:pPr>
              <w:numPr>
                <w:ilvl w:val="0"/>
                <w:numId w:val="3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time of day.</w:t>
            </w:r>
          </w:p>
        </w:tc>
        <w:tc>
          <w:tcPr>
            <w:tcW w:w="1454" w:type="pct"/>
          </w:tcPr>
          <w:p w14:paraId="3A6BB668" w14:textId="77777777" w:rsidR="003F4895" w:rsidRPr="003F4895" w:rsidRDefault="003F4895" w:rsidP="003F4895">
            <w:pPr>
              <w:tabs>
                <w:tab w:val="left" w:pos="1010"/>
              </w:tabs>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5141999C" w14:textId="0B023552" w:rsidR="003F4895" w:rsidRPr="003F4895" w:rsidRDefault="003F4895" w:rsidP="003F4895">
            <w:pPr>
              <w:numPr>
                <w:ilvl w:val="0"/>
                <w:numId w:val="40"/>
              </w:numPr>
              <w:tabs>
                <w:tab w:val="left" w:pos="1010"/>
              </w:tabs>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the game environment enhance gameplay?</w:t>
            </w:r>
          </w:p>
          <w:p w14:paraId="40B5DB9B" w14:textId="4C607B81" w:rsidR="003F4895" w:rsidRPr="003F4895" w:rsidRDefault="003F4895" w:rsidP="003F4895">
            <w:pPr>
              <w:numPr>
                <w:ilvl w:val="0"/>
                <w:numId w:val="40"/>
              </w:numPr>
              <w:tabs>
                <w:tab w:val="left" w:pos="1010"/>
              </w:tabs>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are some different ways the developer can place a character in the environment? </w:t>
            </w:r>
          </w:p>
          <w:p w14:paraId="7C5605D8" w14:textId="387D620A" w:rsidR="003F4895" w:rsidRPr="003F4895" w:rsidRDefault="003F4895" w:rsidP="003F4895">
            <w:pPr>
              <w:numPr>
                <w:ilvl w:val="0"/>
                <w:numId w:val="40"/>
              </w:numPr>
              <w:tabs>
                <w:tab w:val="left" w:pos="1010"/>
              </w:tabs>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most important elements of an environment?</w:t>
            </w:r>
          </w:p>
        </w:tc>
        <w:tc>
          <w:tcPr>
            <w:tcW w:w="553" w:type="pct"/>
          </w:tcPr>
          <w:p w14:paraId="41BACAF9" w14:textId="64ABA402" w:rsidR="003F4895" w:rsidRPr="003F4895" w:rsidRDefault="003F4895" w:rsidP="003F4895">
            <w:pPr>
              <w:tabs>
                <w:tab w:val="left" w:pos="1010"/>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12.C, 12.LU</w:t>
            </w:r>
          </w:p>
        </w:tc>
        <w:tc>
          <w:tcPr>
            <w:tcW w:w="625" w:type="pct"/>
          </w:tcPr>
          <w:p w14:paraId="0D5A931B"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2T</w:t>
            </w:r>
            <w:r w:rsidRPr="003F4895">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in design decision making. </w:t>
            </w:r>
          </w:p>
          <w:p w14:paraId="66CA18F2" w14:textId="366F7892" w:rsidR="003F4895" w:rsidRPr="003F4895" w:rsidRDefault="003F4895" w:rsidP="003F4895">
            <w:pPr>
              <w:rPr>
                <w:rFonts w:ascii="Times New Roman" w:hAnsi="Times New Roman" w:cs="Times New Roman"/>
                <w:sz w:val="24"/>
                <w:szCs w:val="24"/>
              </w:rPr>
            </w:pPr>
          </w:p>
          <w:p w14:paraId="3609955D" w14:textId="722BE735" w:rsidR="003F4895" w:rsidRPr="003F4895" w:rsidRDefault="003F4895" w:rsidP="003F4895">
            <w:pPr>
              <w:tabs>
                <w:tab w:val="left" w:pos="1010"/>
              </w:tabs>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7DD</w:t>
            </w:r>
            <w:r w:rsidRPr="003F4895">
              <w:rPr>
                <w:rFonts w:ascii="Times New Roman" w:hAnsi="Times New Roman" w:cs="Times New Roman"/>
                <w:sz w:val="24"/>
                <w:szCs w:val="24"/>
              </w:rPr>
              <w:t>: Apply a broad range of making skills to their design process.</w:t>
            </w:r>
          </w:p>
        </w:tc>
        <w:tc>
          <w:tcPr>
            <w:tcW w:w="552" w:type="pct"/>
          </w:tcPr>
          <w:p w14:paraId="28B3E1A2" w14:textId="2CD02761" w:rsidR="003F4895" w:rsidRPr="003F4895" w:rsidRDefault="003F4895" w:rsidP="003F4895">
            <w:pPr>
              <w:tabs>
                <w:tab w:val="left" w:pos="1010"/>
              </w:tabs>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6E53107B" w14:textId="17E3DD52" w:rsidTr="00EC1959">
        <w:tblPrEx>
          <w:tblCellMar>
            <w:left w:w="108" w:type="dxa"/>
            <w:right w:w="108" w:type="dxa"/>
          </w:tblCellMar>
        </w:tblPrEx>
        <w:tc>
          <w:tcPr>
            <w:tcW w:w="167" w:type="pct"/>
          </w:tcPr>
          <w:p w14:paraId="3E5161C6" w14:textId="7853D061"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64</w:t>
            </w:r>
          </w:p>
        </w:tc>
        <w:tc>
          <w:tcPr>
            <w:tcW w:w="518" w:type="pct"/>
            <w:hideMark/>
          </w:tcPr>
          <w:p w14:paraId="7444BF89" w14:textId="670B79ED"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Apply visual effects. </w:t>
            </w:r>
          </w:p>
        </w:tc>
        <w:tc>
          <w:tcPr>
            <w:tcW w:w="1131" w:type="pct"/>
          </w:tcPr>
          <w:p w14:paraId="529B4ED1"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Application may include the creation and manipulation of effects such as</w:t>
            </w:r>
          </w:p>
          <w:p w14:paraId="4445A3F3" w14:textId="6FE22B12" w:rsidR="003F4895" w:rsidRPr="003F4895" w:rsidRDefault="003F4895" w:rsidP="003F4895">
            <w:pPr>
              <w:pStyle w:val="ListParagraph"/>
              <w:numPr>
                <w:ilvl w:val="0"/>
                <w:numId w:val="7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explosions</w:t>
            </w:r>
          </w:p>
          <w:p w14:paraId="3EAF7E6A" w14:textId="77777777" w:rsidR="003F4895" w:rsidRPr="003F4895" w:rsidRDefault="003F4895" w:rsidP="003F4895">
            <w:pPr>
              <w:pStyle w:val="ListParagraph"/>
              <w:numPr>
                <w:ilvl w:val="0"/>
                <w:numId w:val="7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precipitation</w:t>
            </w:r>
          </w:p>
          <w:p w14:paraId="6D9179E1" w14:textId="77777777" w:rsidR="003F4895" w:rsidRPr="003F4895" w:rsidRDefault="003F4895" w:rsidP="003F4895">
            <w:pPr>
              <w:pStyle w:val="ListParagraph"/>
              <w:numPr>
                <w:ilvl w:val="0"/>
                <w:numId w:val="7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auras</w:t>
            </w:r>
          </w:p>
          <w:p w14:paraId="00FD909F" w14:textId="77777777" w:rsidR="003F4895" w:rsidRPr="003F4895" w:rsidRDefault="003F4895" w:rsidP="003F4895">
            <w:pPr>
              <w:pStyle w:val="ListParagraph"/>
              <w:numPr>
                <w:ilvl w:val="0"/>
                <w:numId w:val="7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glowing object effects</w:t>
            </w:r>
          </w:p>
          <w:p w14:paraId="1AA1DC2F" w14:textId="77777777" w:rsidR="003F4895" w:rsidRPr="003F4895" w:rsidRDefault="003F4895" w:rsidP="003F4895">
            <w:pPr>
              <w:pStyle w:val="ListParagraph"/>
              <w:numPr>
                <w:ilvl w:val="0"/>
                <w:numId w:val="7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animated textures</w:t>
            </w:r>
          </w:p>
          <w:p w14:paraId="4E88C84C" w14:textId="77777777" w:rsidR="003F4895" w:rsidRPr="003F4895" w:rsidRDefault="003F4895" w:rsidP="003F4895">
            <w:pPr>
              <w:pStyle w:val="ListParagraph"/>
              <w:numPr>
                <w:ilvl w:val="0"/>
                <w:numId w:val="7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magic effects</w:t>
            </w:r>
          </w:p>
          <w:p w14:paraId="0C74E3A2" w14:textId="0AF9FB26" w:rsidR="003F4895" w:rsidRPr="003F4895" w:rsidRDefault="003F4895" w:rsidP="003F4895">
            <w:pPr>
              <w:pStyle w:val="ListParagraph"/>
              <w:numPr>
                <w:ilvl w:val="0"/>
                <w:numId w:val="7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fire.</w:t>
            </w:r>
          </w:p>
        </w:tc>
        <w:tc>
          <w:tcPr>
            <w:tcW w:w="1454" w:type="pct"/>
          </w:tcPr>
          <w:p w14:paraId="6EABBB1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4D3541A3" w14:textId="77777777" w:rsidR="003F4895" w:rsidRPr="003F4895" w:rsidRDefault="003F4895" w:rsidP="003F4895">
            <w:pPr>
              <w:numPr>
                <w:ilvl w:val="0"/>
                <w:numId w:val="4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 visual effects enhance the game and the story?</w:t>
            </w:r>
          </w:p>
          <w:p w14:paraId="00745B45" w14:textId="77777777" w:rsidR="003F4895" w:rsidRPr="003F4895" w:rsidRDefault="003F4895" w:rsidP="003F4895">
            <w:pPr>
              <w:numPr>
                <w:ilvl w:val="0"/>
                <w:numId w:val="4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might inappropriate visual effects detract from a game?</w:t>
            </w:r>
          </w:p>
          <w:p w14:paraId="7B4D70E0" w14:textId="346D18F7" w:rsidR="003F4895" w:rsidRPr="003F4895" w:rsidRDefault="003F4895" w:rsidP="003F4895">
            <w:pPr>
              <w:numPr>
                <w:ilvl w:val="0"/>
                <w:numId w:val="4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effects would be most impactful in a game?</w:t>
            </w:r>
          </w:p>
        </w:tc>
        <w:tc>
          <w:tcPr>
            <w:tcW w:w="553" w:type="pct"/>
          </w:tcPr>
          <w:p w14:paraId="1BAE419F" w14:textId="27BFDC23"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12.C, 12.LU</w:t>
            </w:r>
          </w:p>
        </w:tc>
        <w:tc>
          <w:tcPr>
            <w:tcW w:w="625" w:type="pct"/>
          </w:tcPr>
          <w:p w14:paraId="1951E0A8"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7AA</w:t>
            </w:r>
            <w:r w:rsidRPr="003F4895">
              <w:rPr>
                <w:rFonts w:ascii="Times New Roman" w:hAnsi="Times New Roman" w:cs="Times New Roman"/>
                <w:sz w:val="24"/>
                <w:szCs w:val="24"/>
              </w:rPr>
              <w:t xml:space="preserve">: Illustrate principles, elements, and factors of design. </w:t>
            </w:r>
          </w:p>
          <w:p w14:paraId="75243F01" w14:textId="6D715B6B" w:rsidR="003F4895" w:rsidRPr="003F4895" w:rsidRDefault="003F4895" w:rsidP="003F4895">
            <w:pPr>
              <w:rPr>
                <w:rFonts w:ascii="Times New Roman" w:hAnsi="Times New Roman" w:cs="Times New Roman"/>
                <w:sz w:val="24"/>
                <w:szCs w:val="24"/>
              </w:rPr>
            </w:pPr>
          </w:p>
          <w:p w14:paraId="07183866" w14:textId="0A920F7D"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7DD</w:t>
            </w:r>
            <w:r w:rsidRPr="003F4895">
              <w:rPr>
                <w:rFonts w:ascii="Times New Roman" w:hAnsi="Times New Roman" w:cs="Times New Roman"/>
                <w:sz w:val="24"/>
                <w:szCs w:val="24"/>
              </w:rPr>
              <w:t>: Apply a broad range of making skills to their design process.</w:t>
            </w:r>
          </w:p>
        </w:tc>
        <w:tc>
          <w:tcPr>
            <w:tcW w:w="552" w:type="pct"/>
          </w:tcPr>
          <w:p w14:paraId="488391AC"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7A7860BA" w14:textId="77777777" w:rsidR="003F4895" w:rsidRPr="003F4895" w:rsidRDefault="003F4895" w:rsidP="003F4895">
            <w:pPr>
              <w:rPr>
                <w:rFonts w:ascii="Times New Roman" w:eastAsia="Times New Roman" w:hAnsi="Times New Roman" w:cs="Times New Roman"/>
                <w:sz w:val="24"/>
                <w:szCs w:val="24"/>
              </w:rPr>
            </w:pPr>
          </w:p>
          <w:p w14:paraId="4738470B" w14:textId="7723B953"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3F83B7E8" w14:textId="550A4E5B" w:rsidTr="00EC1959">
        <w:tblPrEx>
          <w:tblCellMar>
            <w:left w:w="108" w:type="dxa"/>
            <w:right w:w="108" w:type="dxa"/>
          </w:tblCellMar>
        </w:tblPrEx>
        <w:tc>
          <w:tcPr>
            <w:tcW w:w="167" w:type="pct"/>
          </w:tcPr>
          <w:p w14:paraId="296FC1AA" w14:textId="17666EC1"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65</w:t>
            </w:r>
          </w:p>
        </w:tc>
        <w:tc>
          <w:tcPr>
            <w:tcW w:w="518" w:type="pct"/>
            <w:hideMark/>
          </w:tcPr>
          <w:p w14:paraId="03AC3107" w14:textId="5320B941"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Apply audio effects. </w:t>
            </w:r>
          </w:p>
        </w:tc>
        <w:tc>
          <w:tcPr>
            <w:tcW w:w="1131" w:type="pct"/>
          </w:tcPr>
          <w:p w14:paraId="7FE19435" w14:textId="63A4BCC9"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Application may include the creation and manipulation of audio effects appropriate to the game.</w:t>
            </w:r>
          </w:p>
        </w:tc>
        <w:tc>
          <w:tcPr>
            <w:tcW w:w="1454" w:type="pct"/>
          </w:tcPr>
          <w:p w14:paraId="0EFE343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49266146" w14:textId="77777777" w:rsidR="003F4895" w:rsidRPr="003F4895" w:rsidRDefault="003F4895" w:rsidP="003F4895">
            <w:pPr>
              <w:numPr>
                <w:ilvl w:val="0"/>
                <w:numId w:val="4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can audio effects influence how a player reacts in a game?</w:t>
            </w:r>
          </w:p>
          <w:p w14:paraId="606E89DA" w14:textId="77777777" w:rsidR="003F4895" w:rsidRPr="003F4895" w:rsidRDefault="003F4895" w:rsidP="003F4895">
            <w:pPr>
              <w:numPr>
                <w:ilvl w:val="0"/>
                <w:numId w:val="4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cues can be given/received?</w:t>
            </w:r>
          </w:p>
          <w:p w14:paraId="0BAB5EB8" w14:textId="77777777" w:rsidR="003F4895" w:rsidRPr="003F4895" w:rsidRDefault="003F4895" w:rsidP="003F4895">
            <w:pPr>
              <w:numPr>
                <w:ilvl w:val="0"/>
                <w:numId w:val="4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are audio effects important to consider in game development?</w:t>
            </w:r>
          </w:p>
          <w:p w14:paraId="0BFFBE14" w14:textId="5DD3297B" w:rsidR="003F4895" w:rsidRPr="003F4895" w:rsidRDefault="003F4895" w:rsidP="003F4895">
            <w:pPr>
              <w:numPr>
                <w:ilvl w:val="0"/>
                <w:numId w:val="4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file types/extensions are associated with audio effects?</w:t>
            </w:r>
          </w:p>
        </w:tc>
        <w:tc>
          <w:tcPr>
            <w:tcW w:w="553" w:type="pct"/>
          </w:tcPr>
          <w:p w14:paraId="076CDF57" w14:textId="066CE46A"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12.C, 12.LU</w:t>
            </w:r>
          </w:p>
        </w:tc>
        <w:tc>
          <w:tcPr>
            <w:tcW w:w="625" w:type="pct"/>
          </w:tcPr>
          <w:p w14:paraId="2068E748"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1O</w:t>
            </w:r>
            <w:r w:rsidRPr="003F4895">
              <w:rPr>
                <w:rFonts w:ascii="Times New Roman" w:hAnsi="Times New Roman" w:cs="Times New Roman"/>
                <w:sz w:val="24"/>
                <w:szCs w:val="24"/>
              </w:rPr>
              <w:t xml:space="preserve">: Assess how similarities and differences among scientific, mathematics, engineering, and technological knowledge and skills contributed to the design of a product or system. </w:t>
            </w:r>
          </w:p>
          <w:p w14:paraId="737D89D3" w14:textId="30CD04AB" w:rsidR="003F4895" w:rsidRPr="003F4895" w:rsidRDefault="003F4895" w:rsidP="003F4895">
            <w:pPr>
              <w:rPr>
                <w:rFonts w:ascii="Times New Roman" w:hAnsi="Times New Roman" w:cs="Times New Roman"/>
                <w:sz w:val="24"/>
                <w:szCs w:val="24"/>
              </w:rPr>
            </w:pPr>
          </w:p>
          <w:p w14:paraId="76C0BDC1" w14:textId="321D473C"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7DD</w:t>
            </w:r>
            <w:r w:rsidRPr="003F4895">
              <w:rPr>
                <w:rFonts w:ascii="Times New Roman" w:hAnsi="Times New Roman" w:cs="Times New Roman"/>
                <w:sz w:val="24"/>
                <w:szCs w:val="24"/>
              </w:rPr>
              <w:t>: Apply a broad range of making skills to their design process.</w:t>
            </w:r>
          </w:p>
        </w:tc>
        <w:tc>
          <w:tcPr>
            <w:tcW w:w="552" w:type="pct"/>
          </w:tcPr>
          <w:p w14:paraId="5B3C9B4F" w14:textId="3089ABCD"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144AB57E" w14:textId="3F1F0BD4" w:rsidTr="00EC1959">
        <w:tblPrEx>
          <w:tblCellMar>
            <w:left w:w="108" w:type="dxa"/>
            <w:right w:w="108" w:type="dxa"/>
          </w:tblCellMar>
        </w:tblPrEx>
        <w:tc>
          <w:tcPr>
            <w:tcW w:w="167" w:type="pct"/>
          </w:tcPr>
          <w:p w14:paraId="2F7E27B3" w14:textId="2D93DF8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66</w:t>
            </w:r>
          </w:p>
        </w:tc>
        <w:tc>
          <w:tcPr>
            <w:tcW w:w="518" w:type="pct"/>
            <w:hideMark/>
          </w:tcPr>
          <w:p w14:paraId="3B330A23" w14:textId="25DD1B8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Create a user interface. </w:t>
            </w:r>
          </w:p>
        </w:tc>
        <w:tc>
          <w:tcPr>
            <w:tcW w:w="1131" w:type="pct"/>
          </w:tcPr>
          <w:p w14:paraId="3C9D6F15" w14:textId="4F8E287F"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Creation should include defining the characteristics of user interface, to include communication and feedback to the player.</w:t>
            </w:r>
          </w:p>
        </w:tc>
        <w:tc>
          <w:tcPr>
            <w:tcW w:w="1454" w:type="pct"/>
          </w:tcPr>
          <w:p w14:paraId="0C5C634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4F5839B5" w14:textId="1778C7B2" w:rsidR="003F4895" w:rsidRPr="003F4895" w:rsidRDefault="003F4895" w:rsidP="003F4895">
            <w:pPr>
              <w:numPr>
                <w:ilvl w:val="0"/>
                <w:numId w:val="4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information is important to communicate </w:t>
            </w:r>
            <w:proofErr w:type="gramStart"/>
            <w:r w:rsidRPr="003F4895">
              <w:rPr>
                <w:rFonts w:ascii="Times New Roman" w:eastAsia="Times New Roman" w:hAnsi="Times New Roman" w:cs="Times New Roman"/>
                <w:sz w:val="24"/>
                <w:szCs w:val="24"/>
              </w:rPr>
              <w:t>to</w:t>
            </w:r>
            <w:proofErr w:type="gramEnd"/>
            <w:r w:rsidRPr="003F4895">
              <w:rPr>
                <w:rFonts w:ascii="Times New Roman" w:eastAsia="Times New Roman" w:hAnsi="Times New Roman" w:cs="Times New Roman"/>
                <w:sz w:val="24"/>
                <w:szCs w:val="24"/>
              </w:rPr>
              <w:t xml:space="preserve"> the player?</w:t>
            </w:r>
          </w:p>
          <w:p w14:paraId="7EBB48A6" w14:textId="5360496C" w:rsidR="003F4895" w:rsidRPr="003F4895" w:rsidRDefault="003F4895" w:rsidP="003F4895">
            <w:pPr>
              <w:numPr>
                <w:ilvl w:val="0"/>
                <w:numId w:val="4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genre influence the location/size of the user interface?</w:t>
            </w:r>
          </w:p>
        </w:tc>
        <w:tc>
          <w:tcPr>
            <w:tcW w:w="553" w:type="pct"/>
          </w:tcPr>
          <w:p w14:paraId="25158D99" w14:textId="1A8364BE"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12.C, 12.LU</w:t>
            </w:r>
          </w:p>
        </w:tc>
        <w:tc>
          <w:tcPr>
            <w:tcW w:w="625" w:type="pct"/>
          </w:tcPr>
          <w:p w14:paraId="28428BB6"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2T</w:t>
            </w:r>
            <w:r w:rsidRPr="003F4895">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in design decision making. </w:t>
            </w:r>
          </w:p>
          <w:p w14:paraId="1BF68077" w14:textId="4438E412" w:rsidR="003F4895" w:rsidRPr="003F4895" w:rsidRDefault="003F4895" w:rsidP="003F4895">
            <w:pPr>
              <w:rPr>
                <w:rFonts w:ascii="Times New Roman" w:hAnsi="Times New Roman" w:cs="Times New Roman"/>
                <w:sz w:val="24"/>
                <w:szCs w:val="24"/>
              </w:rPr>
            </w:pPr>
          </w:p>
          <w:p w14:paraId="46E5E84B" w14:textId="5AAB034F"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7Z</w:t>
            </w:r>
            <w:r w:rsidRPr="003F4895">
              <w:rPr>
                <w:rFonts w:ascii="Times New Roman" w:hAnsi="Times New Roman" w:cs="Times New Roman"/>
                <w:sz w:val="24"/>
                <w:szCs w:val="24"/>
              </w:rPr>
              <w:t>: Apply principles of human-centered design.</w:t>
            </w:r>
          </w:p>
        </w:tc>
        <w:tc>
          <w:tcPr>
            <w:tcW w:w="552" w:type="pct"/>
          </w:tcPr>
          <w:p w14:paraId="7D0D6A8C" w14:textId="2C909AAF"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6B9458BD" w14:textId="06BD6CE2" w:rsidTr="00EC1959">
        <w:tc>
          <w:tcPr>
            <w:tcW w:w="167" w:type="pct"/>
            <w:shd w:val="clear" w:color="auto" w:fill="AEAAAA" w:themeFill="background2" w:themeFillShade="BF"/>
          </w:tcPr>
          <w:p w14:paraId="5DE3C044" w14:textId="11673B14"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AEAAAA" w:themeFill="background2" w:themeFillShade="BF"/>
            <w:tcMar>
              <w:top w:w="43" w:type="dxa"/>
              <w:left w:w="115" w:type="dxa"/>
              <w:bottom w:w="43" w:type="dxa"/>
              <w:right w:w="115" w:type="dxa"/>
            </w:tcMar>
          </w:tcPr>
          <w:p w14:paraId="2FB86A15" w14:textId="15C5BCAC"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Creating a Game Build</w:t>
            </w:r>
          </w:p>
        </w:tc>
        <w:tc>
          <w:tcPr>
            <w:tcW w:w="1131" w:type="pct"/>
            <w:shd w:val="clear" w:color="auto" w:fill="AEAAAA" w:themeFill="background2" w:themeFillShade="BF"/>
          </w:tcPr>
          <w:p w14:paraId="50CA615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AEAAAA" w:themeFill="background2" w:themeFillShade="BF"/>
          </w:tcPr>
          <w:p w14:paraId="7F0481B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AEAAAA" w:themeFill="background2" w:themeFillShade="BF"/>
          </w:tcPr>
          <w:p w14:paraId="2C06BC7F"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197A15E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7BA7EB01"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67C29699" w14:textId="73EF7142" w:rsidTr="00EC1959">
        <w:tblPrEx>
          <w:tblCellMar>
            <w:left w:w="108" w:type="dxa"/>
            <w:right w:w="108" w:type="dxa"/>
          </w:tblCellMar>
        </w:tblPrEx>
        <w:tc>
          <w:tcPr>
            <w:tcW w:w="167" w:type="pct"/>
          </w:tcPr>
          <w:p w14:paraId="7A742954" w14:textId="1E8AFEB9"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67</w:t>
            </w:r>
          </w:p>
        </w:tc>
        <w:tc>
          <w:tcPr>
            <w:tcW w:w="518" w:type="pct"/>
            <w:hideMark/>
          </w:tcPr>
          <w:p w14:paraId="11216D55" w14:textId="0553C9DF"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Integrate assets into a game. </w:t>
            </w:r>
          </w:p>
        </w:tc>
        <w:tc>
          <w:tcPr>
            <w:tcW w:w="1131" w:type="pct"/>
          </w:tcPr>
          <w:p w14:paraId="6678F2B6"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Integration may include</w:t>
            </w:r>
          </w:p>
          <w:p w14:paraId="49042621" w14:textId="155FB5CF" w:rsidR="003F4895" w:rsidRPr="003F4895" w:rsidRDefault="003F4895" w:rsidP="003F4895">
            <w:pPr>
              <w:numPr>
                <w:ilvl w:val="0"/>
                <w:numId w:val="4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characters</w:t>
            </w:r>
          </w:p>
          <w:p w14:paraId="3F379D0D" w14:textId="77777777" w:rsidR="003F4895" w:rsidRPr="003F4895" w:rsidRDefault="003F4895" w:rsidP="003F4895">
            <w:pPr>
              <w:numPr>
                <w:ilvl w:val="0"/>
                <w:numId w:val="4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objects</w:t>
            </w:r>
          </w:p>
          <w:p w14:paraId="5390C620" w14:textId="77777777" w:rsidR="003F4895" w:rsidRPr="003F4895" w:rsidRDefault="003F4895" w:rsidP="003F4895">
            <w:pPr>
              <w:numPr>
                <w:ilvl w:val="0"/>
                <w:numId w:val="4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environment</w:t>
            </w:r>
          </w:p>
          <w:p w14:paraId="740DA19F" w14:textId="77777777" w:rsidR="003F4895" w:rsidRPr="003F4895" w:rsidRDefault="003F4895" w:rsidP="003F4895">
            <w:pPr>
              <w:numPr>
                <w:ilvl w:val="0"/>
                <w:numId w:val="4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visual effects</w:t>
            </w:r>
          </w:p>
          <w:p w14:paraId="49FE5576" w14:textId="77777777" w:rsidR="003F4895" w:rsidRPr="003F4895" w:rsidRDefault="003F4895" w:rsidP="003F4895">
            <w:pPr>
              <w:numPr>
                <w:ilvl w:val="0"/>
                <w:numId w:val="4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audio effects</w:t>
            </w:r>
          </w:p>
          <w:p w14:paraId="4A6BFF17" w14:textId="24445701" w:rsidR="003F4895" w:rsidRPr="003F4895" w:rsidRDefault="003F4895" w:rsidP="003F4895">
            <w:pPr>
              <w:numPr>
                <w:ilvl w:val="0"/>
                <w:numId w:val="4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user interface.</w:t>
            </w:r>
          </w:p>
        </w:tc>
        <w:tc>
          <w:tcPr>
            <w:tcW w:w="1454" w:type="pct"/>
          </w:tcPr>
          <w:p w14:paraId="27B0C4C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lastRenderedPageBreak/>
              <w:t>Process/Skill Questions:</w:t>
            </w:r>
          </w:p>
          <w:p w14:paraId="4378C221" w14:textId="77777777" w:rsidR="003F4895" w:rsidRPr="003F4895" w:rsidRDefault="003F4895" w:rsidP="003F4895">
            <w:pPr>
              <w:numPr>
                <w:ilvl w:val="0"/>
                <w:numId w:val="4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process for integrating game assets?</w:t>
            </w:r>
          </w:p>
          <w:p w14:paraId="2C25EB73" w14:textId="1737DBA6" w:rsidR="003F4895" w:rsidRPr="003F4895" w:rsidRDefault="003F4895" w:rsidP="003F4895">
            <w:pPr>
              <w:numPr>
                <w:ilvl w:val="0"/>
                <w:numId w:val="4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How is the integration of game assets influenced by the platform/tools a developer is using?</w:t>
            </w:r>
          </w:p>
        </w:tc>
        <w:tc>
          <w:tcPr>
            <w:tcW w:w="553" w:type="pct"/>
          </w:tcPr>
          <w:p w14:paraId="43D8E065" w14:textId="3DBC8346"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English: 11.C, 11.LU, 12.C, 12.LU</w:t>
            </w:r>
          </w:p>
        </w:tc>
        <w:tc>
          <w:tcPr>
            <w:tcW w:w="625" w:type="pct"/>
          </w:tcPr>
          <w:p w14:paraId="6DAAE2BC"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2Z</w:t>
            </w:r>
            <w:r w:rsidRPr="003F4895">
              <w:rPr>
                <w:rFonts w:ascii="Times New Roman" w:hAnsi="Times New Roman" w:cs="Times New Roman"/>
                <w:sz w:val="24"/>
                <w:szCs w:val="24"/>
              </w:rPr>
              <w:t xml:space="preserve">: Use management processes in </w:t>
            </w:r>
            <w:r w:rsidRPr="003F4895">
              <w:rPr>
                <w:rFonts w:ascii="Times New Roman" w:hAnsi="Times New Roman" w:cs="Times New Roman"/>
                <w:sz w:val="24"/>
                <w:szCs w:val="24"/>
              </w:rPr>
              <w:lastRenderedPageBreak/>
              <w:t xml:space="preserve">planning, organizing, and controlling work. </w:t>
            </w:r>
          </w:p>
          <w:p w14:paraId="4FC93BDC" w14:textId="5592591C" w:rsidR="003F4895" w:rsidRPr="003F4895" w:rsidRDefault="003F4895" w:rsidP="003F4895">
            <w:pPr>
              <w:rPr>
                <w:rFonts w:ascii="Times New Roman" w:hAnsi="Times New Roman" w:cs="Times New Roman"/>
                <w:sz w:val="24"/>
                <w:szCs w:val="24"/>
              </w:rPr>
            </w:pPr>
          </w:p>
          <w:p w14:paraId="7225606D" w14:textId="760A409C"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7DD</w:t>
            </w:r>
            <w:r w:rsidRPr="003F4895">
              <w:rPr>
                <w:rFonts w:ascii="Times New Roman" w:hAnsi="Times New Roman" w:cs="Times New Roman"/>
                <w:sz w:val="24"/>
                <w:szCs w:val="24"/>
              </w:rPr>
              <w:t>: Apply a broad range of making skills to their design process.</w:t>
            </w:r>
          </w:p>
        </w:tc>
        <w:tc>
          <w:tcPr>
            <w:tcW w:w="552" w:type="pct"/>
          </w:tcPr>
          <w:p w14:paraId="428B02C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Board Game Design</w:t>
            </w:r>
          </w:p>
          <w:p w14:paraId="69F6E9B4" w14:textId="77777777" w:rsidR="003F4895" w:rsidRPr="003F4895" w:rsidRDefault="003F4895" w:rsidP="003F4895">
            <w:pPr>
              <w:rPr>
                <w:rFonts w:ascii="Times New Roman" w:eastAsia="Times New Roman" w:hAnsi="Times New Roman" w:cs="Times New Roman"/>
                <w:sz w:val="24"/>
                <w:szCs w:val="24"/>
              </w:rPr>
            </w:pPr>
          </w:p>
          <w:p w14:paraId="1EF1185B" w14:textId="407094ED"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Video Game Design</w:t>
            </w:r>
          </w:p>
        </w:tc>
      </w:tr>
      <w:tr w:rsidR="003F4895" w:rsidRPr="003F4895" w14:paraId="1FCD745B" w14:textId="22401E1F" w:rsidTr="00EC1959">
        <w:tblPrEx>
          <w:tblCellMar>
            <w:left w:w="108" w:type="dxa"/>
            <w:right w:w="108" w:type="dxa"/>
          </w:tblCellMar>
        </w:tblPrEx>
        <w:tc>
          <w:tcPr>
            <w:tcW w:w="167" w:type="pct"/>
          </w:tcPr>
          <w:p w14:paraId="3DEEF67E" w14:textId="53D7D359"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68</w:t>
            </w:r>
          </w:p>
        </w:tc>
        <w:tc>
          <w:tcPr>
            <w:tcW w:w="518" w:type="pct"/>
            <w:hideMark/>
          </w:tcPr>
          <w:p w14:paraId="2F184D71" w14:textId="556279FE"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Implement interactivity into a game. </w:t>
            </w:r>
          </w:p>
        </w:tc>
        <w:tc>
          <w:tcPr>
            <w:tcW w:w="1131" w:type="pct"/>
          </w:tcPr>
          <w:p w14:paraId="30F005F1" w14:textId="7A41B405"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Implementation may include</w:t>
            </w:r>
          </w:p>
          <w:p w14:paraId="0320CF23" w14:textId="77777777" w:rsidR="003F4895" w:rsidRPr="003F4895" w:rsidRDefault="003F4895" w:rsidP="003F4895">
            <w:pPr>
              <w:numPr>
                <w:ilvl w:val="0"/>
                <w:numId w:val="4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scripting/coding</w:t>
            </w:r>
          </w:p>
          <w:p w14:paraId="1CB72A5D" w14:textId="77777777" w:rsidR="003F4895" w:rsidRPr="003F4895" w:rsidRDefault="003F4895" w:rsidP="003F4895">
            <w:pPr>
              <w:numPr>
                <w:ilvl w:val="0"/>
                <w:numId w:val="4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applying existing code</w:t>
            </w:r>
          </w:p>
          <w:p w14:paraId="525FA411" w14:textId="03B9C54C" w:rsidR="003F4895" w:rsidRPr="003F4895" w:rsidRDefault="003F4895" w:rsidP="003F4895">
            <w:pPr>
              <w:numPr>
                <w:ilvl w:val="0"/>
                <w:numId w:val="4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utilizing flowchart logic.</w:t>
            </w:r>
          </w:p>
        </w:tc>
        <w:tc>
          <w:tcPr>
            <w:tcW w:w="1454" w:type="pct"/>
          </w:tcPr>
          <w:p w14:paraId="3025BBFF"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32A9F55D" w14:textId="77777777" w:rsidR="003F4895" w:rsidRPr="003F4895" w:rsidRDefault="003F4895" w:rsidP="003F4895">
            <w:pPr>
              <w:numPr>
                <w:ilvl w:val="0"/>
                <w:numId w:val="4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does the backend of the code look like?</w:t>
            </w:r>
          </w:p>
          <w:p w14:paraId="3A260CF9" w14:textId="7C91575E" w:rsidR="003F4895" w:rsidRPr="003F4895" w:rsidRDefault="003F4895" w:rsidP="003F4895">
            <w:pPr>
              <w:numPr>
                <w:ilvl w:val="0"/>
                <w:numId w:val="4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can flowchart logic assist with implementing interactivity?</w:t>
            </w:r>
            <w:r w:rsidRPr="003F4895">
              <w:rPr>
                <w:rFonts w:ascii="Times New Roman" w:eastAsia="Times New Roman" w:hAnsi="Times New Roman" w:cs="Times New Roman"/>
                <w:sz w:val="24"/>
                <w:szCs w:val="24"/>
              </w:rPr>
              <w:tab/>
            </w:r>
          </w:p>
        </w:tc>
        <w:tc>
          <w:tcPr>
            <w:tcW w:w="553" w:type="pct"/>
          </w:tcPr>
          <w:p w14:paraId="10D0548B" w14:textId="0404DB64"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11.W, 12.C, 12.LU, 12.W</w:t>
            </w:r>
          </w:p>
        </w:tc>
        <w:tc>
          <w:tcPr>
            <w:tcW w:w="625" w:type="pct"/>
          </w:tcPr>
          <w:p w14:paraId="025D8AC6"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2V</w:t>
            </w:r>
            <w:r w:rsidRPr="003F4895">
              <w:rPr>
                <w:rFonts w:ascii="Times New Roman" w:hAnsi="Times New Roman" w:cs="Times New Roman"/>
                <w:sz w:val="24"/>
                <w:szCs w:val="24"/>
              </w:rPr>
              <w:t xml:space="preserve">: Analyze the stability of a technological system and how it is inﬂuenced by </w:t>
            </w:r>
            <w:proofErr w:type="gramStart"/>
            <w:r w:rsidRPr="003F4895">
              <w:rPr>
                <w:rFonts w:ascii="Times New Roman" w:hAnsi="Times New Roman" w:cs="Times New Roman"/>
                <w:sz w:val="24"/>
                <w:szCs w:val="24"/>
              </w:rPr>
              <w:t>all of</w:t>
            </w:r>
            <w:proofErr w:type="gramEnd"/>
            <w:r w:rsidRPr="003F4895">
              <w:rPr>
                <w:rFonts w:ascii="Times New Roman" w:hAnsi="Times New Roman" w:cs="Times New Roman"/>
                <w:sz w:val="24"/>
                <w:szCs w:val="24"/>
              </w:rPr>
              <w:t xml:space="preserve"> the components in the system, especially those in the feedback loop. </w:t>
            </w:r>
          </w:p>
          <w:p w14:paraId="59A18932" w14:textId="6A716774" w:rsidR="003F4895" w:rsidRPr="003F4895" w:rsidRDefault="003F4895" w:rsidP="003F4895">
            <w:pPr>
              <w:rPr>
                <w:rFonts w:ascii="Times New Roman" w:hAnsi="Times New Roman" w:cs="Times New Roman"/>
                <w:sz w:val="24"/>
                <w:szCs w:val="24"/>
              </w:rPr>
            </w:pPr>
          </w:p>
          <w:p w14:paraId="234824B3" w14:textId="25193702"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7DD</w:t>
            </w:r>
            <w:r w:rsidRPr="003F4895">
              <w:rPr>
                <w:rFonts w:ascii="Times New Roman" w:hAnsi="Times New Roman" w:cs="Times New Roman"/>
                <w:sz w:val="24"/>
                <w:szCs w:val="24"/>
              </w:rPr>
              <w:t>: Apply a broad range of making skills to their design process.</w:t>
            </w:r>
          </w:p>
        </w:tc>
        <w:tc>
          <w:tcPr>
            <w:tcW w:w="552" w:type="pct"/>
          </w:tcPr>
          <w:p w14:paraId="21B4B674" w14:textId="3A0E2F93"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5172C4FC" w14:textId="2CC8484C" w:rsidTr="00EC1959">
        <w:tblPrEx>
          <w:tblCellMar>
            <w:left w:w="108" w:type="dxa"/>
            <w:right w:w="108" w:type="dxa"/>
          </w:tblCellMar>
        </w:tblPrEx>
        <w:tc>
          <w:tcPr>
            <w:tcW w:w="167" w:type="pct"/>
          </w:tcPr>
          <w:p w14:paraId="15C8CD45" w14:textId="742235B2"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69</w:t>
            </w:r>
          </w:p>
        </w:tc>
        <w:tc>
          <w:tcPr>
            <w:tcW w:w="518" w:type="pct"/>
          </w:tcPr>
          <w:p w14:paraId="53779B12" w14:textId="6685798D"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Create a build.</w:t>
            </w:r>
          </w:p>
        </w:tc>
        <w:tc>
          <w:tcPr>
            <w:tcW w:w="1131" w:type="pct"/>
          </w:tcPr>
          <w:p w14:paraId="2E84D490" w14:textId="771ECDB5"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Creation should include a playable executable of the game.</w:t>
            </w:r>
          </w:p>
        </w:tc>
        <w:tc>
          <w:tcPr>
            <w:tcW w:w="1454" w:type="pct"/>
          </w:tcPr>
          <w:p w14:paraId="6F4EC7D0"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38DB55AE" w14:textId="52CD6657" w:rsidR="003F4895" w:rsidRPr="003F4895" w:rsidRDefault="003F4895" w:rsidP="003F4895">
            <w:pPr>
              <w:pStyle w:val="ListParagraph"/>
              <w:numPr>
                <w:ilvl w:val="0"/>
                <w:numId w:val="7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would you create a build instead of playing in the editor?</w:t>
            </w:r>
          </w:p>
        </w:tc>
        <w:tc>
          <w:tcPr>
            <w:tcW w:w="553" w:type="pct"/>
          </w:tcPr>
          <w:p w14:paraId="1A8A6261" w14:textId="49613F54"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12.C, 12.LU</w:t>
            </w:r>
          </w:p>
        </w:tc>
        <w:tc>
          <w:tcPr>
            <w:tcW w:w="625" w:type="pct"/>
          </w:tcPr>
          <w:p w14:paraId="53600B29"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7BB</w:t>
            </w:r>
            <w:r w:rsidRPr="003F4895">
              <w:rPr>
                <w:rFonts w:ascii="Times New Roman" w:hAnsi="Times New Roman" w:cs="Times New Roman"/>
                <w:sz w:val="24"/>
                <w:szCs w:val="24"/>
              </w:rPr>
              <w:t xml:space="preserve">: Implement the best possible solution to a design. </w:t>
            </w:r>
          </w:p>
          <w:p w14:paraId="26991005" w14:textId="1B9AB6A4" w:rsidR="003F4895" w:rsidRPr="003F4895" w:rsidRDefault="003F4895" w:rsidP="003F4895">
            <w:pPr>
              <w:rPr>
                <w:rFonts w:ascii="Times New Roman" w:hAnsi="Times New Roman" w:cs="Times New Roman"/>
                <w:sz w:val="24"/>
                <w:szCs w:val="24"/>
              </w:rPr>
            </w:pPr>
          </w:p>
          <w:p w14:paraId="49ECE3C0" w14:textId="59084769"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8O</w:t>
            </w:r>
            <w:r w:rsidRPr="003F4895">
              <w:rPr>
                <w:rFonts w:ascii="Times New Roman" w:hAnsi="Times New Roman" w:cs="Times New Roman"/>
                <w:sz w:val="24"/>
                <w:szCs w:val="24"/>
              </w:rPr>
              <w:t>: Develop a device or system for the marketplace.</w:t>
            </w:r>
          </w:p>
        </w:tc>
        <w:tc>
          <w:tcPr>
            <w:tcW w:w="552" w:type="pct"/>
          </w:tcPr>
          <w:p w14:paraId="4D43EE52"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421AAA6A" w14:textId="77777777" w:rsidR="003F4895" w:rsidRPr="003F4895" w:rsidRDefault="003F4895" w:rsidP="003F4895">
            <w:pPr>
              <w:rPr>
                <w:rFonts w:ascii="Times New Roman" w:eastAsia="Times New Roman" w:hAnsi="Times New Roman" w:cs="Times New Roman"/>
                <w:sz w:val="24"/>
                <w:szCs w:val="24"/>
              </w:rPr>
            </w:pPr>
          </w:p>
          <w:p w14:paraId="1FEA25A7" w14:textId="14086A32"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22457206" w14:textId="74B33688" w:rsidTr="00EC1959">
        <w:tc>
          <w:tcPr>
            <w:tcW w:w="167" w:type="pct"/>
            <w:shd w:val="clear" w:color="auto" w:fill="AEAAAA" w:themeFill="background2" w:themeFillShade="BF"/>
          </w:tcPr>
          <w:p w14:paraId="3E8E3188"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AEAAAA" w:themeFill="background2" w:themeFillShade="BF"/>
            <w:tcMar>
              <w:top w:w="43" w:type="dxa"/>
              <w:left w:w="115" w:type="dxa"/>
              <w:bottom w:w="43" w:type="dxa"/>
              <w:right w:w="115" w:type="dxa"/>
            </w:tcMar>
          </w:tcPr>
          <w:p w14:paraId="0BF1B249" w14:textId="2E15E2FD"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Performing Quality Assurance (QA)</w:t>
            </w:r>
          </w:p>
        </w:tc>
        <w:tc>
          <w:tcPr>
            <w:tcW w:w="1131" w:type="pct"/>
            <w:shd w:val="clear" w:color="auto" w:fill="AEAAAA" w:themeFill="background2" w:themeFillShade="BF"/>
          </w:tcPr>
          <w:p w14:paraId="52515A82"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AEAAAA" w:themeFill="background2" w:themeFillShade="BF"/>
          </w:tcPr>
          <w:p w14:paraId="160A0BB7"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AEAAAA" w:themeFill="background2" w:themeFillShade="BF"/>
          </w:tcPr>
          <w:p w14:paraId="1A3FE87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20C59D75"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583659E2"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2BB2D148" w14:textId="38231EC6" w:rsidTr="00EC1959">
        <w:tblPrEx>
          <w:tblCellMar>
            <w:left w:w="108" w:type="dxa"/>
            <w:right w:w="108" w:type="dxa"/>
          </w:tblCellMar>
        </w:tblPrEx>
        <w:tc>
          <w:tcPr>
            <w:tcW w:w="167" w:type="pct"/>
          </w:tcPr>
          <w:p w14:paraId="0A439B81" w14:textId="53EBD41F"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70</w:t>
            </w:r>
          </w:p>
        </w:tc>
        <w:tc>
          <w:tcPr>
            <w:tcW w:w="518" w:type="pct"/>
            <w:hideMark/>
          </w:tcPr>
          <w:p w14:paraId="27F580FB" w14:textId="700EFE6D"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Perform alpha testing. </w:t>
            </w:r>
          </w:p>
        </w:tc>
        <w:tc>
          <w:tcPr>
            <w:tcW w:w="1131" w:type="pct"/>
          </w:tcPr>
          <w:p w14:paraId="501E7674" w14:textId="7755919E"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Performance should include</w:t>
            </w:r>
          </w:p>
          <w:p w14:paraId="3BB30F1E" w14:textId="77777777" w:rsidR="003F4895" w:rsidRPr="003F4895" w:rsidRDefault="003F4895" w:rsidP="003F4895">
            <w:pPr>
              <w:numPr>
                <w:ilvl w:val="0"/>
                <w:numId w:val="4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in-house testing</w:t>
            </w:r>
          </w:p>
          <w:p w14:paraId="5F57B69B" w14:textId="77777777" w:rsidR="003F4895" w:rsidRPr="003F4895" w:rsidRDefault="003F4895" w:rsidP="003F4895">
            <w:pPr>
              <w:numPr>
                <w:ilvl w:val="0"/>
                <w:numId w:val="4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iterative testing (improvements would be made and additional testing would occur as needed)</w:t>
            </w:r>
          </w:p>
          <w:p w14:paraId="430547CD" w14:textId="77777777" w:rsidR="003F4895" w:rsidRPr="003F4895" w:rsidRDefault="003F4895" w:rsidP="003F4895">
            <w:pPr>
              <w:numPr>
                <w:ilvl w:val="0"/>
                <w:numId w:val="4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identification and correction of game performance</w:t>
            </w:r>
          </w:p>
          <w:p w14:paraId="1061E053" w14:textId="6C4899BD" w:rsidR="003F4895" w:rsidRPr="003F4895" w:rsidRDefault="003F4895" w:rsidP="003F4895">
            <w:pPr>
              <w:numPr>
                <w:ilvl w:val="0"/>
                <w:numId w:val="4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identification and correction of major errors.</w:t>
            </w:r>
          </w:p>
        </w:tc>
        <w:tc>
          <w:tcPr>
            <w:tcW w:w="1454" w:type="pct"/>
          </w:tcPr>
          <w:p w14:paraId="4BE66892"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lastRenderedPageBreak/>
              <w:t>Process/Skill Questions:</w:t>
            </w:r>
          </w:p>
          <w:p w14:paraId="614676F6" w14:textId="77777777" w:rsidR="003F4895" w:rsidRPr="003F4895" w:rsidRDefault="003F4895" w:rsidP="003F4895">
            <w:pPr>
              <w:numPr>
                <w:ilvl w:val="0"/>
                <w:numId w:val="4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it important to continuously test a game?</w:t>
            </w:r>
          </w:p>
          <w:p w14:paraId="674EB7F9" w14:textId="77777777" w:rsidR="003F4895" w:rsidRPr="003F4895" w:rsidRDefault="003F4895" w:rsidP="003F4895">
            <w:pPr>
              <w:numPr>
                <w:ilvl w:val="0"/>
                <w:numId w:val="4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iterative testing?</w:t>
            </w:r>
          </w:p>
          <w:p w14:paraId="15E77A0A" w14:textId="27F3E2E5" w:rsidR="003F4895" w:rsidRPr="003F4895" w:rsidRDefault="003F4895" w:rsidP="003F4895">
            <w:pPr>
              <w:numPr>
                <w:ilvl w:val="0"/>
                <w:numId w:val="4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What consequences could a game publisher face for failing to test a game?</w:t>
            </w:r>
          </w:p>
        </w:tc>
        <w:tc>
          <w:tcPr>
            <w:tcW w:w="553" w:type="pct"/>
          </w:tcPr>
          <w:p w14:paraId="36606C72" w14:textId="32C7559B"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English: 11.C, 11.LU, 12.C, 12.LU</w:t>
            </w:r>
          </w:p>
        </w:tc>
        <w:tc>
          <w:tcPr>
            <w:tcW w:w="625" w:type="pct"/>
          </w:tcPr>
          <w:p w14:paraId="2DA87ECE"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2Y</w:t>
            </w:r>
            <w:r w:rsidRPr="003F4895">
              <w:rPr>
                <w:rFonts w:ascii="Times New Roman" w:hAnsi="Times New Roman" w:cs="Times New Roman"/>
                <w:sz w:val="24"/>
                <w:szCs w:val="24"/>
              </w:rPr>
              <w:t xml:space="preserve">: Implement quality control as a planned process to ensure that a product, service, or system </w:t>
            </w:r>
            <w:r w:rsidRPr="003F4895">
              <w:rPr>
                <w:rFonts w:ascii="Times New Roman" w:hAnsi="Times New Roman" w:cs="Times New Roman"/>
                <w:sz w:val="24"/>
                <w:szCs w:val="24"/>
              </w:rPr>
              <w:lastRenderedPageBreak/>
              <w:t xml:space="preserve">meets established criteria. </w:t>
            </w:r>
          </w:p>
          <w:p w14:paraId="2C2D1513" w14:textId="195D81D4"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8Q</w:t>
            </w:r>
            <w:r w:rsidRPr="003F4895">
              <w:rPr>
                <w:rFonts w:ascii="Times New Roman" w:hAnsi="Times New Roman" w:cs="Times New Roman"/>
                <w:sz w:val="24"/>
                <w:szCs w:val="24"/>
              </w:rPr>
              <w:t>: Synthesize data and analyze trends to make decisions about technological products, systems, or processes.</w:t>
            </w:r>
          </w:p>
        </w:tc>
        <w:tc>
          <w:tcPr>
            <w:tcW w:w="552" w:type="pct"/>
          </w:tcPr>
          <w:p w14:paraId="21DEB0CB"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Board Game Design</w:t>
            </w:r>
          </w:p>
          <w:p w14:paraId="77313129" w14:textId="77777777" w:rsidR="003F4895" w:rsidRPr="003F4895" w:rsidRDefault="003F4895" w:rsidP="003F4895">
            <w:pPr>
              <w:rPr>
                <w:rFonts w:ascii="Times New Roman" w:eastAsia="Times New Roman" w:hAnsi="Times New Roman" w:cs="Times New Roman"/>
                <w:sz w:val="24"/>
                <w:szCs w:val="24"/>
              </w:rPr>
            </w:pPr>
          </w:p>
          <w:p w14:paraId="588E5490" w14:textId="3537F4CC"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2FD709D3" w14:textId="674F1045" w:rsidTr="00EC1959">
        <w:tblPrEx>
          <w:tblCellMar>
            <w:left w:w="108" w:type="dxa"/>
            <w:right w:w="108" w:type="dxa"/>
          </w:tblCellMar>
        </w:tblPrEx>
        <w:tc>
          <w:tcPr>
            <w:tcW w:w="167" w:type="pct"/>
          </w:tcPr>
          <w:p w14:paraId="54CC7223" w14:textId="38D8C13E"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71</w:t>
            </w:r>
          </w:p>
        </w:tc>
        <w:tc>
          <w:tcPr>
            <w:tcW w:w="518" w:type="pct"/>
            <w:hideMark/>
          </w:tcPr>
          <w:p w14:paraId="06137BDF" w14:textId="5EB159BC"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Perform beta testing. </w:t>
            </w:r>
          </w:p>
        </w:tc>
        <w:tc>
          <w:tcPr>
            <w:tcW w:w="1131" w:type="pct"/>
          </w:tcPr>
          <w:p w14:paraId="7A8F3F4F" w14:textId="7D9FB179"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Performance should include</w:t>
            </w:r>
          </w:p>
          <w:p w14:paraId="647CA0B9" w14:textId="767DECC6" w:rsidR="003F4895" w:rsidRPr="003F4895" w:rsidRDefault="003F4895" w:rsidP="003F4895">
            <w:pPr>
              <w:numPr>
                <w:ilvl w:val="0"/>
                <w:numId w:val="5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testing with a group of non-developers</w:t>
            </w:r>
          </w:p>
          <w:p w14:paraId="1C2ED01F" w14:textId="77777777" w:rsidR="003F4895" w:rsidRPr="003F4895" w:rsidRDefault="003F4895" w:rsidP="003F4895">
            <w:pPr>
              <w:numPr>
                <w:ilvl w:val="0"/>
                <w:numId w:val="5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iterative testing (improvements would be made and additional testing would occur as needed)</w:t>
            </w:r>
          </w:p>
          <w:p w14:paraId="2B2406C6" w14:textId="10FC37E8" w:rsidR="003F4895" w:rsidRPr="003F4895" w:rsidRDefault="003F4895" w:rsidP="003F4895">
            <w:pPr>
              <w:numPr>
                <w:ilvl w:val="0"/>
                <w:numId w:val="5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mechanism for feedback from testers</w:t>
            </w:r>
          </w:p>
          <w:p w14:paraId="3483BCC8" w14:textId="605A390F" w:rsidR="003F4895" w:rsidRPr="003F4895" w:rsidRDefault="003F4895" w:rsidP="003F4895">
            <w:pPr>
              <w:numPr>
                <w:ilvl w:val="0"/>
                <w:numId w:val="5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testing for accessibility.</w:t>
            </w:r>
          </w:p>
        </w:tc>
        <w:tc>
          <w:tcPr>
            <w:tcW w:w="1454" w:type="pct"/>
          </w:tcPr>
          <w:p w14:paraId="4EBC887E"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31CD354C" w14:textId="77777777" w:rsidR="003F4895" w:rsidRPr="003F4895" w:rsidRDefault="003F4895" w:rsidP="003F4895">
            <w:pPr>
              <w:numPr>
                <w:ilvl w:val="0"/>
                <w:numId w:val="5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is it important that non-developers be involved in beta testing?</w:t>
            </w:r>
          </w:p>
          <w:p w14:paraId="28827130" w14:textId="77777777" w:rsidR="003F4895" w:rsidRPr="003F4895" w:rsidRDefault="003F4895" w:rsidP="003F4895">
            <w:pPr>
              <w:numPr>
                <w:ilvl w:val="0"/>
                <w:numId w:val="5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does </w:t>
            </w:r>
            <w:r w:rsidRPr="003F4895">
              <w:rPr>
                <w:rFonts w:ascii="Times New Roman" w:eastAsia="Times New Roman" w:hAnsi="Times New Roman" w:cs="Times New Roman"/>
                <w:i/>
                <w:iCs/>
                <w:sz w:val="24"/>
                <w:szCs w:val="24"/>
              </w:rPr>
              <w:t>beta</w:t>
            </w:r>
            <w:r w:rsidRPr="003F4895">
              <w:rPr>
                <w:rFonts w:ascii="Times New Roman" w:eastAsia="Times New Roman" w:hAnsi="Times New Roman" w:cs="Times New Roman"/>
                <w:sz w:val="24"/>
                <w:szCs w:val="24"/>
              </w:rPr>
              <w:t xml:space="preserve"> refer to?</w:t>
            </w:r>
          </w:p>
          <w:p w14:paraId="3CEE02EC" w14:textId="4CFFC969" w:rsidR="003F4895" w:rsidRPr="003F4895" w:rsidRDefault="003F4895" w:rsidP="003F4895">
            <w:pPr>
              <w:numPr>
                <w:ilvl w:val="0"/>
                <w:numId w:val="5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types of errors are commonly found during a beta test?</w:t>
            </w:r>
            <w:r w:rsidRPr="003F4895">
              <w:rPr>
                <w:rFonts w:ascii="Times New Roman" w:eastAsia="Times New Roman" w:hAnsi="Times New Roman" w:cs="Times New Roman"/>
                <w:sz w:val="24"/>
                <w:szCs w:val="24"/>
              </w:rPr>
              <w:tab/>
            </w:r>
          </w:p>
        </w:tc>
        <w:tc>
          <w:tcPr>
            <w:tcW w:w="553" w:type="pct"/>
          </w:tcPr>
          <w:p w14:paraId="5F301FD9" w14:textId="242BD7DA"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11.W, 12.C, 12.LU, 12.W</w:t>
            </w:r>
          </w:p>
        </w:tc>
        <w:tc>
          <w:tcPr>
            <w:tcW w:w="625" w:type="pct"/>
          </w:tcPr>
          <w:p w14:paraId="2694B13A"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2Y</w:t>
            </w:r>
            <w:r w:rsidRPr="003F4895">
              <w:rPr>
                <w:rFonts w:ascii="Times New Roman" w:hAnsi="Times New Roman" w:cs="Times New Roman"/>
                <w:sz w:val="24"/>
                <w:szCs w:val="24"/>
              </w:rPr>
              <w:t xml:space="preserve">: Implement quality control as a planned process to ensure that a product, service, or system meets established criteria. </w:t>
            </w:r>
          </w:p>
          <w:p w14:paraId="5442C08A" w14:textId="334A6A19"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7Z</w:t>
            </w:r>
            <w:r w:rsidRPr="003F4895">
              <w:rPr>
                <w:rFonts w:ascii="Times New Roman" w:hAnsi="Times New Roman" w:cs="Times New Roman"/>
                <w:sz w:val="24"/>
                <w:szCs w:val="24"/>
              </w:rPr>
              <w:t>: Apply principles of human-centered design.</w:t>
            </w:r>
          </w:p>
        </w:tc>
        <w:tc>
          <w:tcPr>
            <w:tcW w:w="552" w:type="pct"/>
          </w:tcPr>
          <w:p w14:paraId="3EB6F62C"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0C0EDB71" w14:textId="77777777" w:rsidR="003F4895" w:rsidRPr="003F4895" w:rsidRDefault="003F4895" w:rsidP="003F4895">
            <w:pPr>
              <w:rPr>
                <w:rFonts w:ascii="Times New Roman" w:eastAsia="Times New Roman" w:hAnsi="Times New Roman" w:cs="Times New Roman"/>
                <w:sz w:val="24"/>
                <w:szCs w:val="24"/>
              </w:rPr>
            </w:pPr>
          </w:p>
          <w:p w14:paraId="1FE15FE0" w14:textId="31052F48"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04D94B20" w14:textId="2427E3E0" w:rsidTr="00EC1959">
        <w:tblPrEx>
          <w:tblCellMar>
            <w:left w:w="108" w:type="dxa"/>
            <w:right w:w="108" w:type="dxa"/>
          </w:tblCellMar>
        </w:tblPrEx>
        <w:tc>
          <w:tcPr>
            <w:tcW w:w="167" w:type="pct"/>
          </w:tcPr>
          <w:p w14:paraId="361EEECA" w14:textId="6183D1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72</w:t>
            </w:r>
          </w:p>
        </w:tc>
        <w:tc>
          <w:tcPr>
            <w:tcW w:w="518" w:type="pct"/>
            <w:hideMark/>
          </w:tcPr>
          <w:p w14:paraId="67A0C176" w14:textId="424397AF"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Examine beta testing feedback/results. </w:t>
            </w:r>
          </w:p>
        </w:tc>
        <w:tc>
          <w:tcPr>
            <w:tcW w:w="1131" w:type="pct"/>
          </w:tcPr>
          <w:p w14:paraId="053A246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Examination should include</w:t>
            </w:r>
          </w:p>
          <w:p w14:paraId="229328CF" w14:textId="77777777" w:rsidR="003F4895" w:rsidRPr="003F4895" w:rsidRDefault="003F4895" w:rsidP="003F4895">
            <w:pPr>
              <w:numPr>
                <w:ilvl w:val="0"/>
                <w:numId w:val="5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error report</w:t>
            </w:r>
          </w:p>
          <w:p w14:paraId="0291592E" w14:textId="77777777" w:rsidR="003F4895" w:rsidRPr="003F4895" w:rsidRDefault="003F4895" w:rsidP="003F4895">
            <w:pPr>
              <w:numPr>
                <w:ilvl w:val="0"/>
                <w:numId w:val="5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anecdotal feedback</w:t>
            </w:r>
          </w:p>
          <w:p w14:paraId="1D16F43B" w14:textId="77777777" w:rsidR="003F4895" w:rsidRPr="003F4895" w:rsidRDefault="003F4895" w:rsidP="003F4895">
            <w:pPr>
              <w:numPr>
                <w:ilvl w:val="0"/>
                <w:numId w:val="5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game performance assessment</w:t>
            </w:r>
          </w:p>
          <w:p w14:paraId="1D2AB598" w14:textId="7F873006" w:rsidR="003F4895" w:rsidRPr="003F4895" w:rsidRDefault="003F4895" w:rsidP="003F4895">
            <w:pPr>
              <w:numPr>
                <w:ilvl w:val="0"/>
                <w:numId w:val="5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accessibility.</w:t>
            </w:r>
          </w:p>
        </w:tc>
        <w:tc>
          <w:tcPr>
            <w:tcW w:w="1454" w:type="pct"/>
          </w:tcPr>
          <w:p w14:paraId="2F84147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7911DEB0" w14:textId="77777777" w:rsidR="003F4895" w:rsidRPr="003F4895" w:rsidRDefault="003F4895" w:rsidP="003F4895">
            <w:pPr>
              <w:numPr>
                <w:ilvl w:val="0"/>
                <w:numId w:val="5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does the feedback reveal about the game?</w:t>
            </w:r>
          </w:p>
          <w:p w14:paraId="3D98EE63" w14:textId="77777777" w:rsidR="003F4895" w:rsidRPr="003F4895" w:rsidRDefault="003F4895" w:rsidP="003F4895">
            <w:pPr>
              <w:numPr>
                <w:ilvl w:val="0"/>
                <w:numId w:val="5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might a future version of a game include, based on the examination of beta testing feedback?</w:t>
            </w:r>
          </w:p>
          <w:p w14:paraId="0A854703" w14:textId="6D7FF010" w:rsidR="003F4895" w:rsidRPr="003F4895" w:rsidRDefault="003F4895" w:rsidP="003F4895">
            <w:pPr>
              <w:numPr>
                <w:ilvl w:val="0"/>
                <w:numId w:val="5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accessibility affect the user experience?</w:t>
            </w:r>
          </w:p>
        </w:tc>
        <w:tc>
          <w:tcPr>
            <w:tcW w:w="553" w:type="pct"/>
          </w:tcPr>
          <w:p w14:paraId="295DD780" w14:textId="4104970B"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11.W, 12.C, 12.LU, 12.W</w:t>
            </w:r>
          </w:p>
        </w:tc>
        <w:tc>
          <w:tcPr>
            <w:tcW w:w="625" w:type="pct"/>
          </w:tcPr>
          <w:p w14:paraId="7D3FFE53"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8P</w:t>
            </w:r>
            <w:r w:rsidRPr="003F4895">
              <w:rPr>
                <w:rFonts w:ascii="Times New Roman" w:hAnsi="Times New Roman" w:cs="Times New Roman"/>
                <w:sz w:val="24"/>
                <w:szCs w:val="24"/>
              </w:rPr>
              <w:t xml:space="preserve">: Apply appropriate methods to diagnose, adjust and repair systems to ensure precise, safe and proper functionality. </w:t>
            </w:r>
          </w:p>
          <w:p w14:paraId="10211C26" w14:textId="48D510E1"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8Q</w:t>
            </w:r>
            <w:r w:rsidRPr="003F4895">
              <w:rPr>
                <w:rFonts w:ascii="Times New Roman" w:hAnsi="Times New Roman" w:cs="Times New Roman"/>
                <w:sz w:val="24"/>
                <w:szCs w:val="24"/>
              </w:rPr>
              <w:t xml:space="preserve">: Synthesize data and analyze trends to make decisions about technological products, systems, or processes. </w:t>
            </w:r>
          </w:p>
        </w:tc>
        <w:tc>
          <w:tcPr>
            <w:tcW w:w="552" w:type="pct"/>
          </w:tcPr>
          <w:p w14:paraId="2EF39D99"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52F1B226" w14:textId="77777777" w:rsidR="003F4895" w:rsidRPr="003F4895" w:rsidRDefault="003F4895" w:rsidP="003F4895">
            <w:pPr>
              <w:rPr>
                <w:rFonts w:ascii="Times New Roman" w:eastAsia="Times New Roman" w:hAnsi="Times New Roman" w:cs="Times New Roman"/>
                <w:sz w:val="24"/>
                <w:szCs w:val="24"/>
              </w:rPr>
            </w:pPr>
          </w:p>
          <w:p w14:paraId="61419EB1" w14:textId="1D4C4528"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52611860" w14:textId="2D71D1AE" w:rsidTr="00EC1959">
        <w:tc>
          <w:tcPr>
            <w:tcW w:w="167" w:type="pct"/>
            <w:shd w:val="clear" w:color="auto" w:fill="AEAAAA" w:themeFill="background2" w:themeFillShade="BF"/>
          </w:tcPr>
          <w:p w14:paraId="4498118E"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AEAAAA" w:themeFill="background2" w:themeFillShade="BF"/>
            <w:tcMar>
              <w:top w:w="43" w:type="dxa"/>
              <w:left w:w="115" w:type="dxa"/>
              <w:bottom w:w="43" w:type="dxa"/>
              <w:right w:w="115" w:type="dxa"/>
            </w:tcMar>
          </w:tcPr>
          <w:p w14:paraId="2CC568C4" w14:textId="5BBB8988" w:rsidR="003F4895" w:rsidRPr="003F4895" w:rsidRDefault="003F4895" w:rsidP="003F4895">
            <w:pPr>
              <w:tabs>
                <w:tab w:val="left" w:pos="1627"/>
              </w:tabs>
              <w:rPr>
                <w:rFonts w:ascii="Times New Roman" w:eastAsia="Times New Roman" w:hAnsi="Times New Roman" w:cs="Times New Roman"/>
                <w:b/>
                <w:bCs/>
                <w:sz w:val="24"/>
                <w:szCs w:val="24"/>
              </w:rPr>
            </w:pPr>
            <w:bookmarkStart w:id="2" w:name="_Hlk103684835"/>
            <w:r w:rsidRPr="003F4895">
              <w:rPr>
                <w:rFonts w:ascii="Times New Roman" w:eastAsia="Times New Roman" w:hAnsi="Times New Roman" w:cs="Times New Roman"/>
                <w:b/>
                <w:bCs/>
                <w:sz w:val="24"/>
                <w:szCs w:val="24"/>
              </w:rPr>
              <w:t>Exploring Game Publication</w:t>
            </w:r>
          </w:p>
        </w:tc>
        <w:tc>
          <w:tcPr>
            <w:tcW w:w="1131" w:type="pct"/>
            <w:shd w:val="clear" w:color="auto" w:fill="AEAAAA" w:themeFill="background2" w:themeFillShade="BF"/>
          </w:tcPr>
          <w:p w14:paraId="2C50E086"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AEAAAA" w:themeFill="background2" w:themeFillShade="BF"/>
          </w:tcPr>
          <w:p w14:paraId="35C24CC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AEAAAA" w:themeFill="background2" w:themeFillShade="BF"/>
          </w:tcPr>
          <w:p w14:paraId="0285D0D6"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62A9664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17C67989"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75890065" w14:textId="343133EB" w:rsidTr="00EC1959">
        <w:tblPrEx>
          <w:tblCellMar>
            <w:left w:w="108" w:type="dxa"/>
            <w:right w:w="108" w:type="dxa"/>
          </w:tblCellMar>
        </w:tblPrEx>
        <w:tc>
          <w:tcPr>
            <w:tcW w:w="167" w:type="pct"/>
          </w:tcPr>
          <w:p w14:paraId="54E5CE15" w14:textId="5878FC7B"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73</w:t>
            </w:r>
          </w:p>
        </w:tc>
        <w:bookmarkEnd w:id="2"/>
        <w:tc>
          <w:tcPr>
            <w:tcW w:w="518" w:type="pct"/>
            <w:hideMark/>
          </w:tcPr>
          <w:p w14:paraId="1F23C4B2" w14:textId="49216ACE"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Explain game publishing considerations. </w:t>
            </w:r>
          </w:p>
        </w:tc>
        <w:tc>
          <w:tcPr>
            <w:tcW w:w="1131" w:type="pct"/>
          </w:tcPr>
          <w:p w14:paraId="10D7872E" w14:textId="5BDF0354"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Explanation may include </w:t>
            </w:r>
          </w:p>
          <w:p w14:paraId="3769A8BB" w14:textId="77777777" w:rsidR="003F4895" w:rsidRPr="003F4895" w:rsidRDefault="003F4895" w:rsidP="003F4895">
            <w:pPr>
              <w:numPr>
                <w:ilvl w:val="0"/>
                <w:numId w:val="5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using distribution channels (e.g., brick and mortar vs. e-commerce)</w:t>
            </w:r>
          </w:p>
          <w:p w14:paraId="6B7AF089" w14:textId="77777777" w:rsidR="003F4895" w:rsidRPr="003F4895" w:rsidRDefault="003F4895" w:rsidP="003F4895">
            <w:pPr>
              <w:numPr>
                <w:ilvl w:val="0"/>
                <w:numId w:val="5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determining format (e.g., disc vs. download)</w:t>
            </w:r>
          </w:p>
          <w:p w14:paraId="3A3DB1BD" w14:textId="0B077B06" w:rsidR="003F4895" w:rsidRPr="003F4895" w:rsidRDefault="003F4895" w:rsidP="003F4895">
            <w:pPr>
              <w:numPr>
                <w:ilvl w:val="0"/>
                <w:numId w:val="5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choosing platform(s) (e.g., mobile vs. console).</w:t>
            </w:r>
          </w:p>
        </w:tc>
        <w:tc>
          <w:tcPr>
            <w:tcW w:w="1454" w:type="pct"/>
          </w:tcPr>
          <w:p w14:paraId="3BA2C3DF"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6E411182" w14:textId="5E30355A" w:rsidR="003F4895" w:rsidRPr="003F4895" w:rsidRDefault="003F4895" w:rsidP="003F4895">
            <w:pPr>
              <w:numPr>
                <w:ilvl w:val="0"/>
                <w:numId w:val="5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advantages and disadvantages of each publishing option?</w:t>
            </w:r>
          </w:p>
          <w:p w14:paraId="51499DB7" w14:textId="77777777" w:rsidR="003F4895" w:rsidRPr="003F4895" w:rsidRDefault="003F4895" w:rsidP="003F4895">
            <w:pPr>
              <w:numPr>
                <w:ilvl w:val="0"/>
                <w:numId w:val="5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current trends in game publication?</w:t>
            </w:r>
          </w:p>
          <w:p w14:paraId="6BD867AA" w14:textId="44360B99" w:rsidR="003F4895" w:rsidRPr="003F4895" w:rsidRDefault="003F4895" w:rsidP="003F4895">
            <w:pPr>
              <w:numPr>
                <w:ilvl w:val="0"/>
                <w:numId w:val="5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How does </w:t>
            </w:r>
            <w:proofErr w:type="gramStart"/>
            <w:r w:rsidRPr="003F4895">
              <w:rPr>
                <w:rFonts w:ascii="Times New Roman" w:eastAsia="Times New Roman" w:hAnsi="Times New Roman" w:cs="Times New Roman"/>
                <w:sz w:val="24"/>
                <w:szCs w:val="24"/>
              </w:rPr>
              <w:t>the</w:t>
            </w:r>
            <w:proofErr w:type="gramEnd"/>
            <w:r w:rsidRPr="003F4895">
              <w:rPr>
                <w:rFonts w:ascii="Times New Roman" w:eastAsia="Times New Roman" w:hAnsi="Times New Roman" w:cs="Times New Roman"/>
                <w:sz w:val="24"/>
                <w:szCs w:val="24"/>
              </w:rPr>
              <w:t xml:space="preserve"> type of game affect how a developer chooses to publish it?</w:t>
            </w:r>
          </w:p>
        </w:tc>
        <w:tc>
          <w:tcPr>
            <w:tcW w:w="553" w:type="pct"/>
          </w:tcPr>
          <w:p w14:paraId="5EA18C38" w14:textId="68235A75"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11.DSR, 11.RV, 11.RI, 11.C, 11.LU, 12.RV, 12.RI, 12.C, 12.LU</w:t>
            </w:r>
          </w:p>
        </w:tc>
        <w:tc>
          <w:tcPr>
            <w:tcW w:w="625" w:type="pct"/>
          </w:tcPr>
          <w:p w14:paraId="367CF4AE"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3I</w:t>
            </w:r>
            <w:r w:rsidRPr="003F4895">
              <w:rPr>
                <w:rFonts w:ascii="Times New Roman" w:hAnsi="Times New Roman" w:cs="Times New Roman"/>
                <w:sz w:val="24"/>
                <w:szCs w:val="24"/>
              </w:rPr>
              <w:t xml:space="preserve">: Evaluate how technology enhances opportunities for new products and services through globalization. </w:t>
            </w:r>
          </w:p>
          <w:p w14:paraId="768D35FA" w14:textId="30F572BD"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8O</w:t>
            </w:r>
            <w:r w:rsidRPr="003F4895">
              <w:rPr>
                <w:rFonts w:ascii="Times New Roman" w:hAnsi="Times New Roman" w:cs="Times New Roman"/>
                <w:sz w:val="24"/>
                <w:szCs w:val="24"/>
              </w:rPr>
              <w:t>: Develop a device or system for the marketplace.</w:t>
            </w:r>
          </w:p>
        </w:tc>
        <w:tc>
          <w:tcPr>
            <w:tcW w:w="552" w:type="pct"/>
          </w:tcPr>
          <w:p w14:paraId="1205D1D9"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04501BCC" w14:textId="77777777" w:rsidR="003F4895" w:rsidRPr="003F4895" w:rsidRDefault="003F4895" w:rsidP="003F4895">
            <w:pPr>
              <w:rPr>
                <w:rFonts w:ascii="Times New Roman" w:eastAsia="Times New Roman" w:hAnsi="Times New Roman" w:cs="Times New Roman"/>
                <w:sz w:val="24"/>
                <w:szCs w:val="24"/>
              </w:rPr>
            </w:pPr>
          </w:p>
          <w:p w14:paraId="225CBEC5" w14:textId="104709CC"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7E3681AF" w14:textId="5B0F4449" w:rsidTr="00EC1959">
        <w:tblPrEx>
          <w:tblCellMar>
            <w:left w:w="108" w:type="dxa"/>
            <w:right w:w="108" w:type="dxa"/>
          </w:tblCellMar>
        </w:tblPrEx>
        <w:tc>
          <w:tcPr>
            <w:tcW w:w="167" w:type="pct"/>
          </w:tcPr>
          <w:p w14:paraId="5308315E" w14:textId="6754A90E"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74</w:t>
            </w:r>
          </w:p>
        </w:tc>
        <w:tc>
          <w:tcPr>
            <w:tcW w:w="518" w:type="pct"/>
            <w:hideMark/>
          </w:tcPr>
          <w:p w14:paraId="23E10AD8" w14:textId="0F1FD3AC"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Explain digital rights management (DRM). </w:t>
            </w:r>
          </w:p>
        </w:tc>
        <w:tc>
          <w:tcPr>
            <w:tcW w:w="1131" w:type="pct"/>
          </w:tcPr>
          <w:p w14:paraId="0B69C688" w14:textId="3244C846"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Explanation should include the concept that DRM protects game developers from the unauthorized use and/or redistribution of intellectual property.</w:t>
            </w:r>
          </w:p>
        </w:tc>
        <w:tc>
          <w:tcPr>
            <w:tcW w:w="1454" w:type="pct"/>
          </w:tcPr>
          <w:p w14:paraId="593561CF"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1BFCDABD" w14:textId="77777777" w:rsidR="003F4895" w:rsidRPr="003F4895" w:rsidRDefault="003F4895" w:rsidP="003F4895">
            <w:pPr>
              <w:numPr>
                <w:ilvl w:val="0"/>
                <w:numId w:val="5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consequences of a violation of DRM from the developer’s perspective?</w:t>
            </w:r>
          </w:p>
          <w:p w14:paraId="73F1FC83" w14:textId="2A823589" w:rsidR="003F4895" w:rsidRPr="003F4895" w:rsidRDefault="003F4895" w:rsidP="003F4895">
            <w:pPr>
              <w:numPr>
                <w:ilvl w:val="0"/>
                <w:numId w:val="5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the implications of AI for DRM?</w:t>
            </w:r>
          </w:p>
        </w:tc>
        <w:tc>
          <w:tcPr>
            <w:tcW w:w="553" w:type="pct"/>
          </w:tcPr>
          <w:p w14:paraId="73BB919D" w14:textId="2F523610"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11.RV, 11.RI, 11.C, 11.LU, 12.RV, 12.RI, 12.C, 12.LU</w:t>
            </w:r>
          </w:p>
        </w:tc>
        <w:tc>
          <w:tcPr>
            <w:tcW w:w="625" w:type="pct"/>
          </w:tcPr>
          <w:p w14:paraId="361A1E1A"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2X</w:t>
            </w:r>
            <w:r w:rsidRPr="003F4895">
              <w:rPr>
                <w:rFonts w:ascii="Times New Roman" w:hAnsi="Times New Roman" w:cs="Times New Roman"/>
                <w:sz w:val="24"/>
                <w:szCs w:val="24"/>
              </w:rPr>
              <w:t xml:space="preserve">: Cite examples of the criteria and constraints of a product or system and how they affect ﬁnal design. </w:t>
            </w:r>
          </w:p>
          <w:p w14:paraId="23019B9F" w14:textId="533F7ED2" w:rsidR="003F4895" w:rsidRPr="003F4895" w:rsidRDefault="003F4895" w:rsidP="003F4895">
            <w:pPr>
              <w:rPr>
                <w:rFonts w:ascii="Times New Roman" w:hAnsi="Times New Roman" w:cs="Times New Roman"/>
                <w:sz w:val="24"/>
                <w:szCs w:val="24"/>
              </w:rPr>
            </w:pPr>
          </w:p>
          <w:p w14:paraId="7DCE1FDB" w14:textId="0FBBE3E1"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8R</w:t>
            </w:r>
            <w:r w:rsidRPr="003F4895">
              <w:rPr>
                <w:rFonts w:ascii="Times New Roman" w:hAnsi="Times New Roman" w:cs="Times New Roman"/>
                <w:sz w:val="24"/>
                <w:szCs w:val="24"/>
              </w:rPr>
              <w:t>: Interpret the results of technology assessment to guide policy development.</w:t>
            </w:r>
          </w:p>
        </w:tc>
        <w:tc>
          <w:tcPr>
            <w:tcW w:w="552" w:type="pct"/>
          </w:tcPr>
          <w:p w14:paraId="104FA2CA"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5A24E464" w14:textId="77777777" w:rsidR="003F4895" w:rsidRPr="003F4895" w:rsidRDefault="003F4895" w:rsidP="003F4895">
            <w:pPr>
              <w:rPr>
                <w:rFonts w:ascii="Times New Roman" w:eastAsia="Times New Roman" w:hAnsi="Times New Roman" w:cs="Times New Roman"/>
                <w:sz w:val="24"/>
                <w:szCs w:val="24"/>
              </w:rPr>
            </w:pPr>
          </w:p>
          <w:p w14:paraId="67A8FD15" w14:textId="545AB555"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0AE00064" w14:textId="5901F774" w:rsidTr="00EC1959">
        <w:tblPrEx>
          <w:tblCellMar>
            <w:left w:w="108" w:type="dxa"/>
            <w:right w:w="108" w:type="dxa"/>
          </w:tblCellMar>
        </w:tblPrEx>
        <w:tc>
          <w:tcPr>
            <w:tcW w:w="167" w:type="pct"/>
          </w:tcPr>
          <w:p w14:paraId="4352A214" w14:textId="6609343E"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75</w:t>
            </w:r>
          </w:p>
        </w:tc>
        <w:tc>
          <w:tcPr>
            <w:tcW w:w="518" w:type="pct"/>
            <w:hideMark/>
          </w:tcPr>
          <w:p w14:paraId="0C1A18A7" w14:textId="7C5AD2B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Define </w:t>
            </w:r>
            <w:r w:rsidRPr="003F4895">
              <w:rPr>
                <w:rFonts w:ascii="Times New Roman" w:eastAsia="Times New Roman" w:hAnsi="Times New Roman" w:cs="Times New Roman"/>
                <w:i/>
                <w:iCs/>
                <w:sz w:val="24"/>
                <w:szCs w:val="24"/>
              </w:rPr>
              <w:t>porting</w:t>
            </w:r>
            <w:r w:rsidRPr="003F4895">
              <w:rPr>
                <w:rFonts w:ascii="Times New Roman" w:eastAsia="Times New Roman" w:hAnsi="Times New Roman" w:cs="Times New Roman"/>
                <w:sz w:val="24"/>
                <w:szCs w:val="24"/>
              </w:rPr>
              <w:t xml:space="preserve">. </w:t>
            </w:r>
          </w:p>
        </w:tc>
        <w:tc>
          <w:tcPr>
            <w:tcW w:w="1131" w:type="pct"/>
          </w:tcPr>
          <w:p w14:paraId="60307EBB" w14:textId="47E23DD9"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Definition should include the concept that porting is the movement of a game from one platform to another.</w:t>
            </w:r>
          </w:p>
        </w:tc>
        <w:tc>
          <w:tcPr>
            <w:tcW w:w="1454" w:type="pct"/>
          </w:tcPr>
          <w:p w14:paraId="06FB393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6C641E8E" w14:textId="77777777" w:rsidR="003F4895" w:rsidRPr="003F4895" w:rsidRDefault="003F4895" w:rsidP="003F4895">
            <w:pPr>
              <w:numPr>
                <w:ilvl w:val="0"/>
                <w:numId w:val="5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Why would a game be ported?</w:t>
            </w:r>
          </w:p>
          <w:p w14:paraId="3F7AB163" w14:textId="018ED1B3" w:rsidR="003F4895" w:rsidRPr="003F4895" w:rsidRDefault="003F4895" w:rsidP="003F4895">
            <w:pPr>
              <w:numPr>
                <w:ilvl w:val="0"/>
                <w:numId w:val="5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 game engines facilitate porting?</w:t>
            </w:r>
          </w:p>
        </w:tc>
        <w:tc>
          <w:tcPr>
            <w:tcW w:w="553" w:type="pct"/>
          </w:tcPr>
          <w:p w14:paraId="3B7EFB67" w14:textId="7FF0CB71"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11.RV, 11.RI, 12.RV, 12.RI</w:t>
            </w:r>
          </w:p>
        </w:tc>
        <w:tc>
          <w:tcPr>
            <w:tcW w:w="625" w:type="pct"/>
          </w:tcPr>
          <w:p w14:paraId="3621DC4C"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2T</w:t>
            </w:r>
            <w:r w:rsidRPr="003F4895">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in design decision making. </w:t>
            </w:r>
          </w:p>
          <w:p w14:paraId="117F653A" w14:textId="45F1270A"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3H</w:t>
            </w:r>
            <w:r w:rsidRPr="003F4895">
              <w:rPr>
                <w:rFonts w:ascii="Times New Roman" w:hAnsi="Times New Roman" w:cs="Times New Roman"/>
                <w:sz w:val="24"/>
                <w:szCs w:val="24"/>
              </w:rPr>
              <w:t xml:space="preserve">: Analyze how technology transfer occurs when a user applies an existing </w:t>
            </w:r>
            <w:r w:rsidRPr="003F4895">
              <w:rPr>
                <w:rFonts w:ascii="Times New Roman" w:hAnsi="Times New Roman" w:cs="Times New Roman"/>
                <w:sz w:val="24"/>
                <w:szCs w:val="24"/>
              </w:rPr>
              <w:lastRenderedPageBreak/>
              <w:t>innovation developed for one function for a different purpose.</w:t>
            </w:r>
          </w:p>
        </w:tc>
        <w:tc>
          <w:tcPr>
            <w:tcW w:w="552" w:type="pct"/>
          </w:tcPr>
          <w:p w14:paraId="5F5B2E7F" w14:textId="36EB5206"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Technology Bowl</w:t>
            </w:r>
          </w:p>
        </w:tc>
      </w:tr>
      <w:tr w:rsidR="003F4895" w:rsidRPr="003F4895" w14:paraId="0713E672" w14:textId="4813A277" w:rsidTr="00EC1959">
        <w:tc>
          <w:tcPr>
            <w:tcW w:w="167" w:type="pct"/>
            <w:shd w:val="clear" w:color="auto" w:fill="AEAAAA" w:themeFill="background2" w:themeFillShade="BF"/>
          </w:tcPr>
          <w:p w14:paraId="04926F59" w14:textId="5E7573D2"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AEAAAA" w:themeFill="background2" w:themeFillShade="BF"/>
            <w:tcMar>
              <w:top w:w="43" w:type="dxa"/>
              <w:left w:w="115" w:type="dxa"/>
              <w:bottom w:w="43" w:type="dxa"/>
              <w:right w:w="115" w:type="dxa"/>
            </w:tcMar>
          </w:tcPr>
          <w:p w14:paraId="3C5D1802" w14:textId="5420ACCF"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Capturing the Market</w:t>
            </w:r>
          </w:p>
        </w:tc>
        <w:tc>
          <w:tcPr>
            <w:tcW w:w="1131" w:type="pct"/>
            <w:shd w:val="clear" w:color="auto" w:fill="AEAAAA" w:themeFill="background2" w:themeFillShade="BF"/>
          </w:tcPr>
          <w:p w14:paraId="5A6EC8AF"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AEAAAA" w:themeFill="background2" w:themeFillShade="BF"/>
          </w:tcPr>
          <w:p w14:paraId="6715D81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AEAAAA" w:themeFill="background2" w:themeFillShade="BF"/>
          </w:tcPr>
          <w:p w14:paraId="344C9163"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78725AD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56145FDF"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404A37E8" w14:textId="66AEBF75" w:rsidTr="00EC1959">
        <w:tblPrEx>
          <w:tblCellMar>
            <w:left w:w="108" w:type="dxa"/>
            <w:right w:w="108" w:type="dxa"/>
          </w:tblCellMar>
        </w:tblPrEx>
        <w:tc>
          <w:tcPr>
            <w:tcW w:w="167" w:type="pct"/>
          </w:tcPr>
          <w:p w14:paraId="40BEDDB6" w14:textId="22D5568C"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76</w:t>
            </w:r>
          </w:p>
        </w:tc>
        <w:tc>
          <w:tcPr>
            <w:tcW w:w="518" w:type="pct"/>
          </w:tcPr>
          <w:p w14:paraId="754C5A0B" w14:textId="6559C8BF" w:rsidR="003F4895" w:rsidRPr="003F4895" w:rsidDel="00C97BB6"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Research economic principles as they relate to the marketing of games. </w:t>
            </w:r>
          </w:p>
        </w:tc>
        <w:tc>
          <w:tcPr>
            <w:tcW w:w="1131" w:type="pct"/>
          </w:tcPr>
          <w:p w14:paraId="0D274A6A" w14:textId="407724F9" w:rsidR="003F4895" w:rsidRPr="003F4895" w:rsidDel="00C97BB6"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Research should include profit/cost considerations (e.g., subscription-based pricing models vs. traditional retail pricing models).</w:t>
            </w:r>
          </w:p>
        </w:tc>
        <w:tc>
          <w:tcPr>
            <w:tcW w:w="1454" w:type="pct"/>
          </w:tcPr>
          <w:p w14:paraId="35D2394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2C95DE56" w14:textId="7128160C" w:rsidR="003F4895" w:rsidRPr="003F4895" w:rsidRDefault="003F4895" w:rsidP="003F4895">
            <w:pPr>
              <w:numPr>
                <w:ilvl w:val="0"/>
                <w:numId w:val="64"/>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effect of subscription-based pricing models on new and emerging companies?</w:t>
            </w:r>
          </w:p>
          <w:p w14:paraId="375E8612" w14:textId="1EC1C493" w:rsidR="003F4895" w:rsidRPr="003F4895" w:rsidRDefault="003F4895" w:rsidP="003F4895">
            <w:pPr>
              <w:numPr>
                <w:ilvl w:val="0"/>
                <w:numId w:val="64"/>
              </w:num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Why might a company choose to allow a game to be played for free and opt instead to offer in-game purchases?</w:t>
            </w:r>
          </w:p>
        </w:tc>
        <w:tc>
          <w:tcPr>
            <w:tcW w:w="553" w:type="pct"/>
          </w:tcPr>
          <w:p w14:paraId="58F3D65A" w14:textId="53B9A0C4"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11.DSR, 11.RI, 11.C, 11.LU, 11.R, 12.RI, 12.C, 12.LU, 12.R</w:t>
            </w:r>
          </w:p>
        </w:tc>
        <w:tc>
          <w:tcPr>
            <w:tcW w:w="625" w:type="pct"/>
          </w:tcPr>
          <w:p w14:paraId="6059DEA7"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1P</w:t>
            </w:r>
            <w:r w:rsidRPr="003F4895">
              <w:rPr>
                <w:rFonts w:ascii="Times New Roman" w:hAnsi="Times New Roman" w:cs="Times New Roman"/>
                <w:sz w:val="24"/>
                <w:szCs w:val="24"/>
              </w:rPr>
              <w:t xml:space="preserve">: Analyze the rate of technological development and predict future diffusion and adoption of new technologies. </w:t>
            </w:r>
          </w:p>
          <w:p w14:paraId="72BFA872" w14:textId="4F7381EC" w:rsidR="003F4895" w:rsidRPr="003F4895" w:rsidRDefault="003F4895" w:rsidP="003F4895">
            <w:pPr>
              <w:rPr>
                <w:rFonts w:ascii="Times New Roman" w:hAnsi="Times New Roman" w:cs="Times New Roman"/>
                <w:sz w:val="24"/>
                <w:szCs w:val="24"/>
              </w:rPr>
            </w:pPr>
          </w:p>
          <w:p w14:paraId="1D731549" w14:textId="3DAE2050"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3I</w:t>
            </w:r>
            <w:r w:rsidRPr="003F4895">
              <w:rPr>
                <w:rFonts w:ascii="Times New Roman" w:hAnsi="Times New Roman" w:cs="Times New Roman"/>
                <w:sz w:val="24"/>
                <w:szCs w:val="24"/>
              </w:rPr>
              <w:t>: Evaluate how technology enhances opportunities for new products and services through globalization.</w:t>
            </w:r>
          </w:p>
        </w:tc>
        <w:tc>
          <w:tcPr>
            <w:tcW w:w="552" w:type="pct"/>
          </w:tcPr>
          <w:p w14:paraId="7CB68957"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01BFD4A8" w14:textId="77777777" w:rsidR="003F4895" w:rsidRPr="003F4895" w:rsidRDefault="003F4895" w:rsidP="003F4895">
            <w:pPr>
              <w:rPr>
                <w:rFonts w:ascii="Times New Roman" w:eastAsia="Times New Roman" w:hAnsi="Times New Roman" w:cs="Times New Roman"/>
                <w:sz w:val="24"/>
                <w:szCs w:val="24"/>
              </w:rPr>
            </w:pPr>
          </w:p>
          <w:p w14:paraId="63045C25" w14:textId="374DE2DC"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206A8273" w14:textId="394FF459" w:rsidTr="00EC1959">
        <w:tblPrEx>
          <w:tblCellMar>
            <w:left w:w="108" w:type="dxa"/>
            <w:right w:w="108" w:type="dxa"/>
          </w:tblCellMar>
        </w:tblPrEx>
        <w:tc>
          <w:tcPr>
            <w:tcW w:w="167" w:type="pct"/>
          </w:tcPr>
          <w:p w14:paraId="54F48218" w14:textId="562DA142"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77</w:t>
            </w:r>
          </w:p>
        </w:tc>
        <w:tc>
          <w:tcPr>
            <w:tcW w:w="518" w:type="pct"/>
            <w:hideMark/>
          </w:tcPr>
          <w:p w14:paraId="4E7BB7E5" w14:textId="147A818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Explore marketing options. </w:t>
            </w:r>
          </w:p>
        </w:tc>
        <w:tc>
          <w:tcPr>
            <w:tcW w:w="1131" w:type="pct"/>
          </w:tcPr>
          <w:p w14:paraId="3313264C" w14:textId="2F724532"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Exploration may include</w:t>
            </w:r>
          </w:p>
          <w:p w14:paraId="00B109A8" w14:textId="77777777" w:rsidR="003F4895" w:rsidRPr="003F4895" w:rsidRDefault="003F4895" w:rsidP="003F4895">
            <w:pPr>
              <w:numPr>
                <w:ilvl w:val="0"/>
                <w:numId w:val="5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social media</w:t>
            </w:r>
          </w:p>
          <w:p w14:paraId="22CC0F8E" w14:textId="27E920EC" w:rsidR="003F4895" w:rsidRPr="003F4895" w:rsidRDefault="003F4895" w:rsidP="003F4895">
            <w:pPr>
              <w:numPr>
                <w:ilvl w:val="0"/>
                <w:numId w:val="5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websites</w:t>
            </w:r>
          </w:p>
          <w:p w14:paraId="3F6D2BAE" w14:textId="07EBD3C2" w:rsidR="003F4895" w:rsidRPr="003F4895" w:rsidRDefault="003F4895" w:rsidP="003F4895">
            <w:pPr>
              <w:numPr>
                <w:ilvl w:val="0"/>
                <w:numId w:val="5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streaming (e.g., Twitch, YouTube)</w:t>
            </w:r>
          </w:p>
          <w:p w14:paraId="097D83CC" w14:textId="77777777" w:rsidR="003F4895" w:rsidRPr="003F4895" w:rsidRDefault="003F4895" w:rsidP="003F4895">
            <w:pPr>
              <w:numPr>
                <w:ilvl w:val="0"/>
                <w:numId w:val="5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conventions</w:t>
            </w:r>
          </w:p>
          <w:p w14:paraId="2F35D37C" w14:textId="77777777" w:rsidR="003F4895" w:rsidRPr="003F4895" w:rsidRDefault="003F4895" w:rsidP="003F4895">
            <w:pPr>
              <w:numPr>
                <w:ilvl w:val="0"/>
                <w:numId w:val="5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corporate affiliations</w:t>
            </w:r>
          </w:p>
          <w:p w14:paraId="3EFEF7E1" w14:textId="77777777" w:rsidR="003F4895" w:rsidRPr="003F4895" w:rsidRDefault="003F4895" w:rsidP="003F4895">
            <w:pPr>
              <w:numPr>
                <w:ilvl w:val="0"/>
                <w:numId w:val="5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print advertising</w:t>
            </w:r>
          </w:p>
          <w:p w14:paraId="56783AEE" w14:textId="77777777" w:rsidR="003F4895" w:rsidRPr="003F4895" w:rsidRDefault="003F4895" w:rsidP="003F4895">
            <w:pPr>
              <w:numPr>
                <w:ilvl w:val="0"/>
                <w:numId w:val="5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television</w:t>
            </w:r>
          </w:p>
          <w:p w14:paraId="5D79A9DB" w14:textId="606F3BDA" w:rsidR="003F4895" w:rsidRPr="003F4895" w:rsidRDefault="003F4895" w:rsidP="003F4895">
            <w:pPr>
              <w:numPr>
                <w:ilvl w:val="0"/>
                <w:numId w:val="5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crowdsourcing</w:t>
            </w:r>
          </w:p>
          <w:p w14:paraId="7C2357CE" w14:textId="73F914CC" w:rsidR="003F4895" w:rsidRPr="003F4895" w:rsidRDefault="003F4895" w:rsidP="003F4895">
            <w:pPr>
              <w:numPr>
                <w:ilvl w:val="0"/>
                <w:numId w:val="58"/>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vendors/retailers.</w:t>
            </w:r>
          </w:p>
        </w:tc>
        <w:tc>
          <w:tcPr>
            <w:tcW w:w="1454" w:type="pct"/>
          </w:tcPr>
          <w:p w14:paraId="271EC251"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62115339" w14:textId="77777777" w:rsidR="003F4895" w:rsidRPr="003F4895" w:rsidRDefault="003F4895" w:rsidP="003F4895">
            <w:pPr>
              <w:numPr>
                <w:ilvl w:val="0"/>
                <w:numId w:val="5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marketing affect profit?</w:t>
            </w:r>
          </w:p>
          <w:p w14:paraId="4DB29B95" w14:textId="77777777" w:rsidR="003F4895" w:rsidRPr="003F4895" w:rsidRDefault="003F4895" w:rsidP="003F4895">
            <w:pPr>
              <w:numPr>
                <w:ilvl w:val="0"/>
                <w:numId w:val="5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trends in marketing?</w:t>
            </w:r>
          </w:p>
          <w:p w14:paraId="17EF746B" w14:textId="7A86152B" w:rsidR="003F4895" w:rsidRPr="003F4895" w:rsidRDefault="003F4895" w:rsidP="003F4895">
            <w:pPr>
              <w:numPr>
                <w:ilvl w:val="0"/>
                <w:numId w:val="5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new marketing avenues exist?</w:t>
            </w:r>
          </w:p>
          <w:p w14:paraId="72EC7098" w14:textId="3B7BC0DD" w:rsidR="003F4895" w:rsidRPr="003F4895" w:rsidRDefault="003F4895" w:rsidP="003F4895">
            <w:pPr>
              <w:numPr>
                <w:ilvl w:val="0"/>
                <w:numId w:val="5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can social media influencers and content creators affect the popularity of a game? </w:t>
            </w:r>
          </w:p>
        </w:tc>
        <w:tc>
          <w:tcPr>
            <w:tcW w:w="553" w:type="pct"/>
          </w:tcPr>
          <w:p w14:paraId="4B5DCC4E" w14:textId="13595CA4"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11.DSR, 11.C, 11.LU, 12.C, 12.LU</w:t>
            </w:r>
          </w:p>
        </w:tc>
        <w:tc>
          <w:tcPr>
            <w:tcW w:w="625" w:type="pct"/>
          </w:tcPr>
          <w:p w14:paraId="5C1A837D"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1P</w:t>
            </w:r>
            <w:r w:rsidRPr="003F4895">
              <w:rPr>
                <w:rFonts w:ascii="Times New Roman" w:hAnsi="Times New Roman" w:cs="Times New Roman"/>
                <w:sz w:val="24"/>
                <w:szCs w:val="24"/>
              </w:rPr>
              <w:t xml:space="preserve">: Analyze the rate of technological development and predict future diffusion and adoption of new technologies. </w:t>
            </w:r>
          </w:p>
          <w:p w14:paraId="003337DE" w14:textId="1D4C2C07" w:rsidR="003F4895" w:rsidRPr="003F4895" w:rsidRDefault="003F4895" w:rsidP="003F4895">
            <w:pPr>
              <w:rPr>
                <w:rFonts w:ascii="Times New Roman" w:hAnsi="Times New Roman" w:cs="Times New Roman"/>
                <w:sz w:val="24"/>
                <w:szCs w:val="24"/>
              </w:rPr>
            </w:pPr>
          </w:p>
          <w:p w14:paraId="68739B3C" w14:textId="47F2F0E0"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6J</w:t>
            </w:r>
            <w:r w:rsidRPr="003F4895">
              <w:rPr>
                <w:rFonts w:ascii="Times New Roman" w:hAnsi="Times New Roman" w:cs="Times New Roman"/>
                <w:sz w:val="24"/>
                <w:szCs w:val="24"/>
              </w:rPr>
              <w:t>: Investigate the widespread changes that have resulted from the Information Age, which has placed emphasis on the processing and exchange of information.</w:t>
            </w:r>
          </w:p>
        </w:tc>
        <w:tc>
          <w:tcPr>
            <w:tcW w:w="552" w:type="pct"/>
          </w:tcPr>
          <w:p w14:paraId="4204E3BF"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50A1EE5A" w14:textId="77777777" w:rsidR="003F4895" w:rsidRPr="003F4895" w:rsidRDefault="003F4895" w:rsidP="003F4895">
            <w:pPr>
              <w:rPr>
                <w:rFonts w:ascii="Times New Roman" w:eastAsia="Times New Roman" w:hAnsi="Times New Roman" w:cs="Times New Roman"/>
                <w:sz w:val="24"/>
                <w:szCs w:val="24"/>
              </w:rPr>
            </w:pPr>
          </w:p>
          <w:p w14:paraId="361730E7" w14:textId="6F41D5F9"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3866E437" w14:textId="32BBDB2C" w:rsidTr="00EC1959">
        <w:tblPrEx>
          <w:tblCellMar>
            <w:left w:w="108" w:type="dxa"/>
            <w:right w:w="108" w:type="dxa"/>
          </w:tblCellMar>
        </w:tblPrEx>
        <w:tc>
          <w:tcPr>
            <w:tcW w:w="167" w:type="pct"/>
          </w:tcPr>
          <w:p w14:paraId="18F5B054" w14:textId="5724570B"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78</w:t>
            </w:r>
          </w:p>
        </w:tc>
        <w:tc>
          <w:tcPr>
            <w:tcW w:w="518" w:type="pct"/>
            <w:hideMark/>
          </w:tcPr>
          <w:p w14:paraId="311B3E16" w14:textId="432FB9BF"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Evaluate the influence of marketing on the success of a game. </w:t>
            </w:r>
          </w:p>
        </w:tc>
        <w:tc>
          <w:tcPr>
            <w:tcW w:w="1131" w:type="pct"/>
          </w:tcPr>
          <w:p w14:paraId="72463887" w14:textId="28402F12"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Evaluation may include</w:t>
            </w:r>
          </w:p>
          <w:p w14:paraId="0AF38191" w14:textId="77777777" w:rsidR="003F4895" w:rsidRPr="003F4895" w:rsidRDefault="003F4895" w:rsidP="003F4895">
            <w:pPr>
              <w:numPr>
                <w:ilvl w:val="0"/>
                <w:numId w:val="6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historical case studies</w:t>
            </w:r>
          </w:p>
          <w:p w14:paraId="30E2EE04" w14:textId="77777777" w:rsidR="003F4895" w:rsidRPr="003F4895" w:rsidRDefault="003F4895" w:rsidP="003F4895">
            <w:pPr>
              <w:numPr>
                <w:ilvl w:val="0"/>
                <w:numId w:val="6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comparison of successful vs. unsuccessful marketing</w:t>
            </w:r>
          </w:p>
          <w:p w14:paraId="7D299054" w14:textId="022BD3AE" w:rsidR="003F4895" w:rsidRPr="003F4895" w:rsidRDefault="003F4895" w:rsidP="003F4895">
            <w:pPr>
              <w:numPr>
                <w:ilvl w:val="0"/>
                <w:numId w:val="6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importance of brand and reputation to marketing success/sales.</w:t>
            </w:r>
          </w:p>
        </w:tc>
        <w:tc>
          <w:tcPr>
            <w:tcW w:w="1454" w:type="pct"/>
          </w:tcPr>
          <w:p w14:paraId="1F3C222D"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60F7DF61" w14:textId="23584E8E" w:rsidR="003F4895" w:rsidRPr="003F4895" w:rsidRDefault="003F4895" w:rsidP="003F4895">
            <w:pPr>
              <w:numPr>
                <w:ilvl w:val="0"/>
                <w:numId w:val="6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lessons can be learned by examining traditional and emerging marketing strategies?</w:t>
            </w:r>
          </w:p>
          <w:p w14:paraId="20416D93" w14:textId="77777777" w:rsidR="003F4895" w:rsidRPr="003F4895" w:rsidRDefault="003F4895" w:rsidP="003F4895">
            <w:pPr>
              <w:numPr>
                <w:ilvl w:val="0"/>
                <w:numId w:val="6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What strategies are most successful for </w:t>
            </w:r>
            <w:proofErr w:type="gramStart"/>
            <w:r w:rsidRPr="003F4895">
              <w:rPr>
                <w:rFonts w:ascii="Times New Roman" w:eastAsia="Times New Roman" w:hAnsi="Times New Roman" w:cs="Times New Roman"/>
                <w:sz w:val="24"/>
                <w:szCs w:val="24"/>
              </w:rPr>
              <w:t>marketing to</w:t>
            </w:r>
            <w:proofErr w:type="gramEnd"/>
            <w:r w:rsidRPr="003F4895">
              <w:rPr>
                <w:rFonts w:ascii="Times New Roman" w:eastAsia="Times New Roman" w:hAnsi="Times New Roman" w:cs="Times New Roman"/>
                <w:sz w:val="24"/>
                <w:szCs w:val="24"/>
              </w:rPr>
              <w:t xml:space="preserve"> various demographics?</w:t>
            </w:r>
          </w:p>
          <w:p w14:paraId="3E92EB84" w14:textId="1D145F18" w:rsidR="003F4895" w:rsidRPr="003F4895" w:rsidRDefault="003F4895" w:rsidP="003F4895">
            <w:pPr>
              <w:numPr>
                <w:ilvl w:val="0"/>
                <w:numId w:val="61"/>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can brand recognition increase sales?</w:t>
            </w:r>
          </w:p>
        </w:tc>
        <w:tc>
          <w:tcPr>
            <w:tcW w:w="553" w:type="pct"/>
          </w:tcPr>
          <w:p w14:paraId="6BD3E4DF" w14:textId="6643C675"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11.DSR, 11.RV, 11.C, 11.LU, 12.RV, 12C, 12.LU</w:t>
            </w:r>
          </w:p>
        </w:tc>
        <w:tc>
          <w:tcPr>
            <w:tcW w:w="625" w:type="pct"/>
          </w:tcPr>
          <w:p w14:paraId="4E0FA82D"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6H</w:t>
            </w:r>
            <w:r w:rsidRPr="003F4895">
              <w:rPr>
                <w:rFonts w:ascii="Times New Roman" w:hAnsi="Times New Roman" w:cs="Times New Roman"/>
                <w:sz w:val="24"/>
                <w:szCs w:val="24"/>
              </w:rPr>
              <w:t xml:space="preserve">: Evaluate how technology has been a powerful force in reshaping the social, cultural, political, and economic landscapes throughout history. </w:t>
            </w:r>
          </w:p>
          <w:p w14:paraId="3B004090" w14:textId="0E41D499"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8Q</w:t>
            </w:r>
            <w:r w:rsidRPr="003F4895">
              <w:rPr>
                <w:rFonts w:ascii="Times New Roman" w:hAnsi="Times New Roman" w:cs="Times New Roman"/>
                <w:sz w:val="24"/>
                <w:szCs w:val="24"/>
              </w:rPr>
              <w:t>: Synthesize data and analyze trends to make decisions about technological products, systems, or processes.</w:t>
            </w:r>
          </w:p>
        </w:tc>
        <w:tc>
          <w:tcPr>
            <w:tcW w:w="552" w:type="pct"/>
          </w:tcPr>
          <w:p w14:paraId="4BBAA525"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Board Game Design</w:t>
            </w:r>
          </w:p>
          <w:p w14:paraId="525E67AA" w14:textId="77777777" w:rsidR="003F4895" w:rsidRPr="003F4895" w:rsidRDefault="003F4895" w:rsidP="003F4895">
            <w:pPr>
              <w:rPr>
                <w:rFonts w:ascii="Times New Roman" w:eastAsia="Times New Roman" w:hAnsi="Times New Roman" w:cs="Times New Roman"/>
                <w:sz w:val="24"/>
                <w:szCs w:val="24"/>
              </w:rPr>
            </w:pPr>
          </w:p>
          <w:p w14:paraId="13B9B067" w14:textId="0ABBBBD4"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Video Game Design</w:t>
            </w:r>
          </w:p>
        </w:tc>
      </w:tr>
      <w:tr w:rsidR="003F4895" w:rsidRPr="003F4895" w14:paraId="6432BD9A" w14:textId="55B11BF6" w:rsidTr="00EC1959">
        <w:tblPrEx>
          <w:tblCellMar>
            <w:left w:w="108" w:type="dxa"/>
            <w:right w:w="108" w:type="dxa"/>
          </w:tblCellMar>
        </w:tblPrEx>
        <w:tc>
          <w:tcPr>
            <w:tcW w:w="167" w:type="pct"/>
          </w:tcPr>
          <w:p w14:paraId="7F54BF59" w14:textId="57357B29"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79</w:t>
            </w:r>
          </w:p>
        </w:tc>
        <w:tc>
          <w:tcPr>
            <w:tcW w:w="518" w:type="pct"/>
            <w:hideMark/>
          </w:tcPr>
          <w:p w14:paraId="5E4DF40F" w14:textId="247A351F"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Create marketing materials. </w:t>
            </w:r>
          </w:p>
        </w:tc>
        <w:tc>
          <w:tcPr>
            <w:tcW w:w="1131" w:type="pct"/>
          </w:tcPr>
          <w:p w14:paraId="13A58AB1"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Creation of marketing materials could include</w:t>
            </w:r>
          </w:p>
          <w:p w14:paraId="7C2D0CF2" w14:textId="4267C8C3" w:rsidR="003F4895" w:rsidRPr="003F4895" w:rsidRDefault="003F4895" w:rsidP="003F4895">
            <w:pPr>
              <w:numPr>
                <w:ilvl w:val="0"/>
                <w:numId w:val="6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visuals (e.g., logo, graphics on packaging)</w:t>
            </w:r>
          </w:p>
          <w:p w14:paraId="67568763" w14:textId="641541EE" w:rsidR="003F4895" w:rsidRPr="003F4895" w:rsidRDefault="003F4895" w:rsidP="003F4895">
            <w:pPr>
              <w:numPr>
                <w:ilvl w:val="0"/>
                <w:numId w:val="6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game description and keywords </w:t>
            </w:r>
          </w:p>
          <w:p w14:paraId="322367B0" w14:textId="53DB1686" w:rsidR="003F4895" w:rsidRPr="003F4895" w:rsidRDefault="003F4895" w:rsidP="003F4895">
            <w:pPr>
              <w:numPr>
                <w:ilvl w:val="0"/>
                <w:numId w:val="6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websites or platform pages (e.g., Steam)</w:t>
            </w:r>
          </w:p>
          <w:p w14:paraId="6F98DABC" w14:textId="04E0B1A8" w:rsidR="003F4895" w:rsidRPr="003F4895" w:rsidRDefault="003F4895" w:rsidP="003F4895">
            <w:pPr>
              <w:numPr>
                <w:ilvl w:val="0"/>
                <w:numId w:val="62"/>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videos (e.g., game trailer, commercial, paid YouTube review).</w:t>
            </w:r>
          </w:p>
        </w:tc>
        <w:tc>
          <w:tcPr>
            <w:tcW w:w="1454" w:type="pct"/>
          </w:tcPr>
          <w:p w14:paraId="5F9B8D24"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6D827990" w14:textId="77777777" w:rsidR="003F4895" w:rsidRPr="003F4895" w:rsidRDefault="003F4895" w:rsidP="003F4895">
            <w:pPr>
              <w:numPr>
                <w:ilvl w:val="0"/>
                <w:numId w:val="6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marketing materials are necessary to advertise a game?</w:t>
            </w:r>
          </w:p>
          <w:p w14:paraId="417E8133" w14:textId="77777777" w:rsidR="003F4895" w:rsidRPr="003F4895" w:rsidRDefault="003F4895" w:rsidP="003F4895">
            <w:pPr>
              <w:numPr>
                <w:ilvl w:val="0"/>
                <w:numId w:val="6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graphic elements add to or detract from a game’s presentation to its target audience?</w:t>
            </w:r>
          </w:p>
          <w:p w14:paraId="3D00D3EA" w14:textId="77777777" w:rsidR="003F4895" w:rsidRPr="003F4895" w:rsidRDefault="003F4895" w:rsidP="003F4895">
            <w:pPr>
              <w:numPr>
                <w:ilvl w:val="0"/>
                <w:numId w:val="6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marketing material reflect a developer’s game?</w:t>
            </w:r>
          </w:p>
          <w:p w14:paraId="560C3EBB" w14:textId="5F0326B8" w:rsidR="003F4895" w:rsidRPr="003F4895" w:rsidRDefault="003F4895" w:rsidP="003F4895">
            <w:pPr>
              <w:numPr>
                <w:ilvl w:val="0"/>
                <w:numId w:val="63"/>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should marketing materials be adapted for different audiences or platforms?  </w:t>
            </w:r>
          </w:p>
        </w:tc>
        <w:tc>
          <w:tcPr>
            <w:tcW w:w="553" w:type="pct"/>
          </w:tcPr>
          <w:p w14:paraId="068A7D38" w14:textId="51217043"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12.C, 12.LU</w:t>
            </w:r>
          </w:p>
        </w:tc>
        <w:tc>
          <w:tcPr>
            <w:tcW w:w="625" w:type="pct"/>
          </w:tcPr>
          <w:p w14:paraId="7F74D9C2"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7X</w:t>
            </w:r>
            <w:r w:rsidRPr="003F4895">
              <w:rPr>
                <w:rFonts w:ascii="Times New Roman" w:hAnsi="Times New Roman" w:cs="Times New Roman"/>
                <w:sz w:val="24"/>
                <w:szCs w:val="24"/>
              </w:rPr>
              <w:t xml:space="preserve">: Document trade-offs in the technology and engineering design process to produce the optimal design. </w:t>
            </w:r>
          </w:p>
          <w:p w14:paraId="40D2D95E" w14:textId="0E85B313" w:rsidR="003F4895" w:rsidRPr="003F4895" w:rsidRDefault="003F4895" w:rsidP="003F4895">
            <w:pPr>
              <w:rPr>
                <w:rFonts w:ascii="Times New Roman" w:hAnsi="Times New Roman" w:cs="Times New Roman"/>
                <w:sz w:val="24"/>
                <w:szCs w:val="24"/>
              </w:rPr>
            </w:pPr>
          </w:p>
          <w:p w14:paraId="09F28073" w14:textId="73E9C895"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8N</w:t>
            </w:r>
            <w:r w:rsidRPr="003F4895">
              <w:rPr>
                <w:rFonts w:ascii="Times New Roman" w:hAnsi="Times New Roman" w:cs="Times New Roman"/>
                <w:sz w:val="24"/>
                <w:szCs w:val="24"/>
              </w:rPr>
              <w:t xml:space="preserve">: Use various approaches to communicate processes and procedures for using, maintaining, and assessing technological products and systems. </w:t>
            </w:r>
          </w:p>
        </w:tc>
        <w:tc>
          <w:tcPr>
            <w:tcW w:w="552" w:type="pct"/>
          </w:tcPr>
          <w:p w14:paraId="37366A9C" w14:textId="5F216A0A"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Promotional Marketing</w:t>
            </w:r>
          </w:p>
        </w:tc>
      </w:tr>
      <w:tr w:rsidR="003F4895" w:rsidRPr="003F4895" w14:paraId="32FEE63A" w14:textId="3DA4AA4E" w:rsidTr="00EC1959">
        <w:tc>
          <w:tcPr>
            <w:tcW w:w="167" w:type="pct"/>
            <w:shd w:val="clear" w:color="auto" w:fill="AEAAAA" w:themeFill="background2" w:themeFillShade="BF"/>
          </w:tcPr>
          <w:p w14:paraId="6BCA101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18" w:type="pct"/>
            <w:shd w:val="clear" w:color="auto" w:fill="AEAAAA" w:themeFill="background2" w:themeFillShade="BF"/>
            <w:tcMar>
              <w:top w:w="43" w:type="dxa"/>
              <w:left w:w="115" w:type="dxa"/>
              <w:bottom w:w="43" w:type="dxa"/>
              <w:right w:w="115" w:type="dxa"/>
            </w:tcMar>
          </w:tcPr>
          <w:p w14:paraId="6AC78BEB" w14:textId="755C2A27" w:rsidR="003F4895" w:rsidRPr="003F4895" w:rsidRDefault="003F4895" w:rsidP="003F4895">
            <w:pPr>
              <w:tabs>
                <w:tab w:val="left" w:pos="1627"/>
              </w:tabs>
              <w:rPr>
                <w:rFonts w:ascii="Times New Roman" w:eastAsia="Times New Roman" w:hAnsi="Times New Roman" w:cs="Times New Roman"/>
                <w:b/>
                <w:bCs/>
                <w:sz w:val="24"/>
                <w:szCs w:val="24"/>
              </w:rPr>
            </w:pPr>
            <w:r w:rsidRPr="003F4895">
              <w:rPr>
                <w:rFonts w:ascii="Times New Roman" w:eastAsia="Times New Roman" w:hAnsi="Times New Roman" w:cs="Times New Roman"/>
                <w:b/>
                <w:bCs/>
                <w:sz w:val="24"/>
                <w:szCs w:val="24"/>
              </w:rPr>
              <w:t>Ensuring Career Readiness</w:t>
            </w:r>
          </w:p>
        </w:tc>
        <w:tc>
          <w:tcPr>
            <w:tcW w:w="1131" w:type="pct"/>
            <w:shd w:val="clear" w:color="auto" w:fill="AEAAAA" w:themeFill="background2" w:themeFillShade="BF"/>
          </w:tcPr>
          <w:p w14:paraId="044FAF76"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1454" w:type="pct"/>
            <w:shd w:val="clear" w:color="auto" w:fill="AEAAAA" w:themeFill="background2" w:themeFillShade="BF"/>
          </w:tcPr>
          <w:p w14:paraId="000AE35D"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3" w:type="pct"/>
            <w:shd w:val="clear" w:color="auto" w:fill="AEAAAA" w:themeFill="background2" w:themeFillShade="BF"/>
          </w:tcPr>
          <w:p w14:paraId="71263EAF"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633FC34C"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2034210A" w14:textId="77777777" w:rsidR="003F4895" w:rsidRPr="003F4895" w:rsidRDefault="003F4895" w:rsidP="003F4895">
            <w:pPr>
              <w:tabs>
                <w:tab w:val="left" w:pos="1627"/>
              </w:tabs>
              <w:rPr>
                <w:rFonts w:ascii="Times New Roman" w:eastAsia="Times New Roman" w:hAnsi="Times New Roman" w:cs="Times New Roman"/>
                <w:b/>
                <w:bCs/>
                <w:sz w:val="24"/>
                <w:szCs w:val="24"/>
              </w:rPr>
            </w:pPr>
          </w:p>
        </w:tc>
      </w:tr>
      <w:tr w:rsidR="003F4895" w:rsidRPr="003F4895" w14:paraId="0867053B" w14:textId="0AE43BBA" w:rsidTr="00EC1959">
        <w:tblPrEx>
          <w:tblCellMar>
            <w:left w:w="108" w:type="dxa"/>
            <w:right w:w="108" w:type="dxa"/>
          </w:tblCellMar>
        </w:tblPrEx>
        <w:tc>
          <w:tcPr>
            <w:tcW w:w="167" w:type="pct"/>
          </w:tcPr>
          <w:p w14:paraId="31337943" w14:textId="7E618204"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80</w:t>
            </w:r>
          </w:p>
        </w:tc>
        <w:tc>
          <w:tcPr>
            <w:tcW w:w="518" w:type="pct"/>
            <w:hideMark/>
          </w:tcPr>
          <w:p w14:paraId="358A8F55" w14:textId="7310425E"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Update a portfolio. </w:t>
            </w:r>
          </w:p>
        </w:tc>
        <w:tc>
          <w:tcPr>
            <w:tcW w:w="1131" w:type="pct"/>
          </w:tcPr>
          <w:p w14:paraId="0C2BF3C4" w14:textId="4FA8CE09"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Update may include</w:t>
            </w:r>
          </w:p>
          <w:p w14:paraId="0D335DE1" w14:textId="6AB6CD98" w:rsidR="003F4895" w:rsidRPr="003F4895" w:rsidRDefault="003F4895" w:rsidP="003F4895">
            <w:pPr>
              <w:numPr>
                <w:ilvl w:val="0"/>
                <w:numId w:val="6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an updated résumé</w:t>
            </w:r>
          </w:p>
          <w:p w14:paraId="06A532A5" w14:textId="77777777" w:rsidR="003F4895" w:rsidRPr="003F4895" w:rsidRDefault="003F4895" w:rsidP="003F4895">
            <w:pPr>
              <w:numPr>
                <w:ilvl w:val="0"/>
                <w:numId w:val="6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work samples</w:t>
            </w:r>
          </w:p>
          <w:p w14:paraId="0A94965F" w14:textId="18E6B3CE" w:rsidR="003F4895" w:rsidRPr="003F4895" w:rsidRDefault="003F4895" w:rsidP="003F4895">
            <w:pPr>
              <w:numPr>
                <w:ilvl w:val="1"/>
                <w:numId w:val="6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screenshots</w:t>
            </w:r>
          </w:p>
          <w:p w14:paraId="0159775C" w14:textId="77777777" w:rsidR="003F4895" w:rsidRPr="003F4895" w:rsidRDefault="003F4895" w:rsidP="003F4895">
            <w:pPr>
              <w:numPr>
                <w:ilvl w:val="1"/>
                <w:numId w:val="6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descriptions</w:t>
            </w:r>
          </w:p>
          <w:p w14:paraId="6044A46A" w14:textId="77777777" w:rsidR="003F4895" w:rsidRPr="003F4895" w:rsidRDefault="003F4895" w:rsidP="003F4895">
            <w:pPr>
              <w:numPr>
                <w:ilvl w:val="1"/>
                <w:numId w:val="6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storyboards</w:t>
            </w:r>
          </w:p>
          <w:p w14:paraId="446465DA" w14:textId="77777777" w:rsidR="003F4895" w:rsidRPr="003F4895" w:rsidRDefault="003F4895" w:rsidP="003F4895">
            <w:pPr>
              <w:numPr>
                <w:ilvl w:val="1"/>
                <w:numId w:val="6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game/game files</w:t>
            </w:r>
          </w:p>
          <w:p w14:paraId="1FA96F7F" w14:textId="33ABE7FA" w:rsidR="003F4895" w:rsidRPr="003F4895" w:rsidRDefault="003F4895" w:rsidP="003F4895">
            <w:pPr>
              <w:numPr>
                <w:ilvl w:val="0"/>
                <w:numId w:val="65"/>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other elements showcasing the student’s knowledge, skills, and abilities.</w:t>
            </w:r>
          </w:p>
        </w:tc>
        <w:tc>
          <w:tcPr>
            <w:tcW w:w="1454" w:type="pct"/>
          </w:tcPr>
          <w:p w14:paraId="374B015D"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lastRenderedPageBreak/>
              <w:t>Process/Skill Questions:</w:t>
            </w:r>
          </w:p>
          <w:p w14:paraId="538026D9" w14:textId="04045C50" w:rsidR="003F4895" w:rsidRPr="003F4895" w:rsidRDefault="003F4895" w:rsidP="003F4895">
            <w:pPr>
              <w:numPr>
                <w:ilvl w:val="0"/>
                <w:numId w:val="6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is the value of a portfolio?</w:t>
            </w:r>
          </w:p>
          <w:p w14:paraId="07434EEC" w14:textId="77777777" w:rsidR="003F4895" w:rsidRPr="003F4895" w:rsidRDefault="003F4895" w:rsidP="003F4895">
            <w:pPr>
              <w:numPr>
                <w:ilvl w:val="0"/>
                <w:numId w:val="6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lastRenderedPageBreak/>
              <w:t>What are key elements that need to be included in one’s portfolio?</w:t>
            </w:r>
          </w:p>
          <w:p w14:paraId="422716C8" w14:textId="33967E44" w:rsidR="003F4895" w:rsidRPr="003F4895" w:rsidRDefault="003F4895" w:rsidP="003F4895">
            <w:pPr>
              <w:numPr>
                <w:ilvl w:val="0"/>
                <w:numId w:val="66"/>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a portfolio represent the designer that created it?</w:t>
            </w:r>
          </w:p>
        </w:tc>
        <w:tc>
          <w:tcPr>
            <w:tcW w:w="553" w:type="pct"/>
          </w:tcPr>
          <w:p w14:paraId="70D3FFCC" w14:textId="0ADC9A8D"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English: 11.C, 11.LU, 11.W, 12.C, 12.LU, 12.W</w:t>
            </w:r>
          </w:p>
        </w:tc>
        <w:tc>
          <w:tcPr>
            <w:tcW w:w="625" w:type="pct"/>
          </w:tcPr>
          <w:p w14:paraId="6AC0E95F"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7X</w:t>
            </w:r>
            <w:r w:rsidRPr="003F4895">
              <w:rPr>
                <w:rFonts w:ascii="Times New Roman" w:hAnsi="Times New Roman" w:cs="Times New Roman"/>
                <w:sz w:val="24"/>
                <w:szCs w:val="24"/>
              </w:rPr>
              <w:t xml:space="preserve">: Document trade-offs in the technology and engineering </w:t>
            </w:r>
            <w:r w:rsidRPr="003F4895">
              <w:rPr>
                <w:rFonts w:ascii="Times New Roman" w:hAnsi="Times New Roman" w:cs="Times New Roman"/>
                <w:sz w:val="24"/>
                <w:szCs w:val="24"/>
              </w:rPr>
              <w:lastRenderedPageBreak/>
              <w:t xml:space="preserve">design process to produce the optimal design. </w:t>
            </w:r>
          </w:p>
          <w:p w14:paraId="10091BEA" w14:textId="3A3389F0"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sz w:val="24"/>
                <w:szCs w:val="24"/>
              </w:rPr>
              <w:br/>
            </w:r>
            <w:r w:rsidRPr="003F4895">
              <w:rPr>
                <w:rFonts w:ascii="Times New Roman" w:hAnsi="Times New Roman" w:cs="Times New Roman"/>
                <w:b/>
                <w:bCs/>
                <w:sz w:val="24"/>
                <w:szCs w:val="24"/>
              </w:rPr>
              <w:t>8N</w:t>
            </w:r>
            <w:r w:rsidRPr="003F4895">
              <w:rPr>
                <w:rFonts w:ascii="Times New Roman" w:hAnsi="Times New Roman" w:cs="Times New Roman"/>
                <w:sz w:val="24"/>
                <w:szCs w:val="24"/>
              </w:rPr>
              <w:t>: Use various approaches to communicate processes and procedures for using, maintaining, and assessing technological products and systems.</w:t>
            </w:r>
          </w:p>
        </w:tc>
        <w:tc>
          <w:tcPr>
            <w:tcW w:w="552" w:type="pct"/>
          </w:tcPr>
          <w:p w14:paraId="48809B93" w14:textId="1FEDDA0D"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lastRenderedPageBreak/>
              <w:t>STEM Careers (Virginia TSA only)</w:t>
            </w:r>
          </w:p>
        </w:tc>
      </w:tr>
      <w:tr w:rsidR="003F4895" w:rsidRPr="003F4895" w14:paraId="27A1F66D" w14:textId="08DD3FC1" w:rsidTr="00EC1959">
        <w:tblPrEx>
          <w:tblCellMar>
            <w:left w:w="108" w:type="dxa"/>
            <w:right w:w="108" w:type="dxa"/>
          </w:tblCellMar>
        </w:tblPrEx>
        <w:tc>
          <w:tcPr>
            <w:tcW w:w="167" w:type="pct"/>
          </w:tcPr>
          <w:p w14:paraId="3D1BD800" w14:textId="26F44132"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81</w:t>
            </w:r>
          </w:p>
        </w:tc>
        <w:tc>
          <w:tcPr>
            <w:tcW w:w="518" w:type="pct"/>
            <w:hideMark/>
          </w:tcPr>
          <w:p w14:paraId="734052EA" w14:textId="1CA962B8"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Outline a chosen career path in game design and development. </w:t>
            </w:r>
          </w:p>
        </w:tc>
        <w:tc>
          <w:tcPr>
            <w:tcW w:w="1131" w:type="pct"/>
          </w:tcPr>
          <w:p w14:paraId="69684FFC"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Outline should include</w:t>
            </w:r>
          </w:p>
          <w:p w14:paraId="61D1654A" w14:textId="7E919254" w:rsidR="003F4895" w:rsidRPr="003F4895" w:rsidRDefault="003F4895" w:rsidP="003F4895">
            <w:pPr>
              <w:numPr>
                <w:ilvl w:val="0"/>
                <w:numId w:val="6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training</w:t>
            </w:r>
          </w:p>
          <w:p w14:paraId="3927B38E" w14:textId="77777777" w:rsidR="003F4895" w:rsidRPr="003F4895" w:rsidRDefault="003F4895" w:rsidP="003F4895">
            <w:pPr>
              <w:numPr>
                <w:ilvl w:val="0"/>
                <w:numId w:val="6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certifications</w:t>
            </w:r>
          </w:p>
          <w:p w14:paraId="43202919" w14:textId="77777777" w:rsidR="003F4895" w:rsidRPr="003F4895" w:rsidRDefault="003F4895" w:rsidP="003F4895">
            <w:pPr>
              <w:numPr>
                <w:ilvl w:val="0"/>
                <w:numId w:val="6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postsecondary education</w:t>
            </w:r>
          </w:p>
          <w:p w14:paraId="43D58E1B" w14:textId="77777777" w:rsidR="003F4895" w:rsidRPr="003F4895" w:rsidRDefault="003F4895" w:rsidP="003F4895">
            <w:pPr>
              <w:numPr>
                <w:ilvl w:val="0"/>
                <w:numId w:val="6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salary range</w:t>
            </w:r>
          </w:p>
          <w:p w14:paraId="72B97C78" w14:textId="77777777" w:rsidR="003F4895" w:rsidRPr="003F4895" w:rsidRDefault="003F4895" w:rsidP="003F4895">
            <w:pPr>
              <w:numPr>
                <w:ilvl w:val="0"/>
                <w:numId w:val="6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job outlook</w:t>
            </w:r>
          </w:p>
          <w:p w14:paraId="50E8FF8E" w14:textId="77777777" w:rsidR="003F4895" w:rsidRPr="003F4895" w:rsidRDefault="003F4895" w:rsidP="003F4895">
            <w:pPr>
              <w:numPr>
                <w:ilvl w:val="0"/>
                <w:numId w:val="6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industry trends and needs</w:t>
            </w:r>
          </w:p>
          <w:p w14:paraId="15A0BD16" w14:textId="77777777" w:rsidR="003F4895" w:rsidRPr="003F4895" w:rsidRDefault="003F4895" w:rsidP="003F4895">
            <w:pPr>
              <w:numPr>
                <w:ilvl w:val="0"/>
                <w:numId w:val="67"/>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career mobility/advancement opportunities.</w:t>
            </w:r>
          </w:p>
          <w:p w14:paraId="7E4B8407" w14:textId="77777777" w:rsidR="003F4895" w:rsidRPr="003F4895" w:rsidRDefault="003F4895" w:rsidP="003F4895">
            <w:pPr>
              <w:rPr>
                <w:rFonts w:ascii="Times New Roman" w:eastAsia="Times New Roman" w:hAnsi="Times New Roman" w:cs="Times New Roman"/>
                <w:b/>
                <w:bCs/>
                <w:sz w:val="24"/>
                <w:szCs w:val="24"/>
              </w:rPr>
            </w:pPr>
          </w:p>
          <w:p w14:paraId="5282A7F1" w14:textId="6D0BF1E3"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Teacher Resources:</w:t>
            </w:r>
          </w:p>
          <w:p w14:paraId="7971B62B" w14:textId="045C894D" w:rsidR="003F4895" w:rsidRPr="003F4895" w:rsidRDefault="003F4895" w:rsidP="003F4895">
            <w:pPr>
              <w:numPr>
                <w:ilvl w:val="0"/>
                <w:numId w:val="68"/>
              </w:numPr>
              <w:rPr>
                <w:rFonts w:ascii="Times New Roman" w:eastAsia="Times New Roman" w:hAnsi="Times New Roman" w:cs="Times New Roman"/>
                <w:sz w:val="24"/>
                <w:szCs w:val="24"/>
              </w:rPr>
            </w:pPr>
            <w:hyperlink r:id="rId10" w:history="1">
              <w:r w:rsidRPr="003F4895">
                <w:rPr>
                  <w:rStyle w:val="Hyperlink"/>
                  <w:rFonts w:ascii="Times New Roman" w:eastAsia="Times New Roman" w:hAnsi="Times New Roman" w:cs="Times New Roman"/>
                  <w:sz w:val="24"/>
                  <w:szCs w:val="24"/>
                </w:rPr>
                <w:t>Virginia’s Education Wizard</w:t>
              </w:r>
            </w:hyperlink>
            <w:r w:rsidRPr="003F4895">
              <w:rPr>
                <w:rFonts w:ascii="Times New Roman" w:eastAsia="Times New Roman" w:hAnsi="Times New Roman" w:cs="Times New Roman"/>
                <w:sz w:val="24"/>
                <w:szCs w:val="24"/>
              </w:rPr>
              <w:t xml:space="preserve"> </w:t>
            </w:r>
          </w:p>
          <w:p w14:paraId="05B9DAD7" w14:textId="27ACBBA6" w:rsidR="003F4895" w:rsidRPr="003F4895" w:rsidRDefault="003F4895" w:rsidP="003F4895">
            <w:pPr>
              <w:numPr>
                <w:ilvl w:val="0"/>
                <w:numId w:val="68"/>
              </w:numPr>
              <w:rPr>
                <w:rFonts w:ascii="Times New Roman" w:eastAsia="Times New Roman" w:hAnsi="Times New Roman" w:cs="Times New Roman"/>
                <w:sz w:val="24"/>
                <w:szCs w:val="24"/>
              </w:rPr>
            </w:pPr>
            <w:hyperlink r:id="rId11" w:history="1">
              <w:proofErr w:type="spellStart"/>
              <w:r w:rsidRPr="003F4895">
                <w:rPr>
                  <w:rStyle w:val="Hyperlink"/>
                  <w:rFonts w:ascii="Times New Roman" w:eastAsia="Times New Roman" w:hAnsi="Times New Roman" w:cs="Times New Roman"/>
                  <w:sz w:val="24"/>
                  <w:szCs w:val="24"/>
                </w:rPr>
                <w:t>GameDevMap</w:t>
              </w:r>
              <w:proofErr w:type="spellEnd"/>
            </w:hyperlink>
          </w:p>
        </w:tc>
        <w:tc>
          <w:tcPr>
            <w:tcW w:w="1454" w:type="pct"/>
          </w:tcPr>
          <w:p w14:paraId="7DE3FCB4"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2E628273" w14:textId="6BB66B18" w:rsidR="003F4895" w:rsidRPr="003F4895" w:rsidRDefault="003F4895" w:rsidP="003F4895">
            <w:pPr>
              <w:numPr>
                <w:ilvl w:val="0"/>
                <w:numId w:val="6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career options for a person interested in game design and development?</w:t>
            </w:r>
          </w:p>
          <w:p w14:paraId="14332F66" w14:textId="77777777" w:rsidR="003F4895" w:rsidRPr="003F4895" w:rsidRDefault="003F4895" w:rsidP="003F4895">
            <w:pPr>
              <w:numPr>
                <w:ilvl w:val="0"/>
                <w:numId w:val="6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personal characteristics and job skills are necessary for a job in game design and development?</w:t>
            </w:r>
          </w:p>
          <w:p w14:paraId="0AAE29AF" w14:textId="77777777" w:rsidR="003F4895" w:rsidRPr="003F4895" w:rsidRDefault="003F4895" w:rsidP="003F4895">
            <w:pPr>
              <w:numPr>
                <w:ilvl w:val="0"/>
                <w:numId w:val="6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are sources of education and training to prepare a person for a career in game design or development?</w:t>
            </w:r>
          </w:p>
          <w:p w14:paraId="6B11B351" w14:textId="77777777" w:rsidR="003F4895" w:rsidRPr="003F4895" w:rsidRDefault="003F4895" w:rsidP="003F4895">
            <w:pPr>
              <w:numPr>
                <w:ilvl w:val="0"/>
                <w:numId w:val="6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does a career in game design compare with a career in game development?</w:t>
            </w:r>
          </w:p>
          <w:p w14:paraId="460D1916" w14:textId="7A1592EB" w:rsidR="003F4895" w:rsidRPr="003F4895" w:rsidRDefault="003F4895" w:rsidP="003F4895">
            <w:pPr>
              <w:numPr>
                <w:ilvl w:val="0"/>
                <w:numId w:val="69"/>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industry certifications are available in this field?</w:t>
            </w:r>
          </w:p>
        </w:tc>
        <w:tc>
          <w:tcPr>
            <w:tcW w:w="553" w:type="pct"/>
          </w:tcPr>
          <w:p w14:paraId="2AE3916D" w14:textId="4C21CF64"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11.C, 11.LU, 11.W, 12.C, 12.LU, 12.W</w:t>
            </w:r>
          </w:p>
        </w:tc>
        <w:tc>
          <w:tcPr>
            <w:tcW w:w="625" w:type="pct"/>
          </w:tcPr>
          <w:p w14:paraId="414521BE"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1N</w:t>
            </w:r>
            <w:r w:rsidRPr="003F4895">
              <w:rPr>
                <w:rFonts w:ascii="Times New Roman" w:hAnsi="Times New Roman" w:cs="Times New Roman"/>
                <w:sz w:val="24"/>
                <w:szCs w:val="24"/>
              </w:rPr>
              <w:t xml:space="preserve">: Explain how the world around them guides technological development and engineering design. </w:t>
            </w:r>
          </w:p>
          <w:p w14:paraId="142C4B25" w14:textId="663F9234" w:rsidR="003F4895" w:rsidRPr="003F4895" w:rsidRDefault="003F4895" w:rsidP="003F4895">
            <w:pPr>
              <w:rPr>
                <w:rFonts w:ascii="Times New Roman" w:hAnsi="Times New Roman" w:cs="Times New Roman"/>
                <w:sz w:val="24"/>
                <w:szCs w:val="24"/>
              </w:rPr>
            </w:pPr>
          </w:p>
          <w:p w14:paraId="774ED2EB" w14:textId="024B8B1C"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3J</w:t>
            </w:r>
            <w:r w:rsidRPr="003F4895">
              <w:rPr>
                <w:rFonts w:ascii="Times New Roman" w:hAnsi="Times New Roman" w:cs="Times New Roman"/>
                <w:sz w:val="24"/>
                <w:szCs w:val="24"/>
              </w:rPr>
              <w:t>: Connect technological progress to the advancement of other areas of knowledge and vice versa.</w:t>
            </w:r>
          </w:p>
        </w:tc>
        <w:tc>
          <w:tcPr>
            <w:tcW w:w="552" w:type="pct"/>
          </w:tcPr>
          <w:p w14:paraId="25FE76C9" w14:textId="02D2E517"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STEM Careers (Virginia TSA only)</w:t>
            </w:r>
          </w:p>
        </w:tc>
      </w:tr>
      <w:tr w:rsidR="003F4895" w:rsidRPr="003F4895" w14:paraId="3B9BC57C" w14:textId="2E1FC8C6" w:rsidTr="00EC1959">
        <w:tblPrEx>
          <w:tblCellMar>
            <w:left w:w="108" w:type="dxa"/>
            <w:right w:w="108" w:type="dxa"/>
          </w:tblCellMar>
        </w:tblPrEx>
        <w:tc>
          <w:tcPr>
            <w:tcW w:w="167" w:type="pct"/>
          </w:tcPr>
          <w:p w14:paraId="08AA538C" w14:textId="5EF47CA8"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82</w:t>
            </w:r>
          </w:p>
        </w:tc>
        <w:tc>
          <w:tcPr>
            <w:tcW w:w="518" w:type="pct"/>
            <w:hideMark/>
          </w:tcPr>
          <w:p w14:paraId="0B776B6C" w14:textId="117F694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 xml:space="preserve">Complete an industry certification exam. </w:t>
            </w:r>
          </w:p>
        </w:tc>
        <w:tc>
          <w:tcPr>
            <w:tcW w:w="1131" w:type="pct"/>
          </w:tcPr>
          <w:p w14:paraId="7F60CE12" w14:textId="50B99B0C"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Completion should include pursuing an industry-recognized certification in the game design and development field.</w:t>
            </w:r>
          </w:p>
        </w:tc>
        <w:tc>
          <w:tcPr>
            <w:tcW w:w="1454" w:type="pct"/>
          </w:tcPr>
          <w:p w14:paraId="32485C4C" w14:textId="77777777" w:rsidR="003F4895" w:rsidRPr="003F4895" w:rsidRDefault="003F4895" w:rsidP="003F4895">
            <w:pPr>
              <w:rPr>
                <w:rFonts w:ascii="Times New Roman" w:eastAsia="Times New Roman" w:hAnsi="Times New Roman" w:cs="Times New Roman"/>
                <w:sz w:val="24"/>
                <w:szCs w:val="24"/>
              </w:rPr>
            </w:pPr>
            <w:r w:rsidRPr="003F4895">
              <w:rPr>
                <w:rFonts w:ascii="Times New Roman" w:eastAsia="Times New Roman" w:hAnsi="Times New Roman" w:cs="Times New Roman"/>
                <w:b/>
                <w:bCs/>
                <w:sz w:val="24"/>
                <w:szCs w:val="24"/>
              </w:rPr>
              <w:t>Process/Skill Questions:</w:t>
            </w:r>
          </w:p>
          <w:p w14:paraId="1D09A5A1" w14:textId="7AD2D0E6" w:rsidR="003F4895" w:rsidRPr="003F4895" w:rsidRDefault="003F4895" w:rsidP="003F4895">
            <w:pPr>
              <w:numPr>
                <w:ilvl w:val="0"/>
                <w:numId w:val="7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What certification might be a valuable addition to a game designer or developer’s résumé?</w:t>
            </w:r>
          </w:p>
          <w:p w14:paraId="3FCE7F73" w14:textId="530F3CD3" w:rsidR="003F4895" w:rsidRPr="003F4895" w:rsidRDefault="003F4895" w:rsidP="003F4895">
            <w:pPr>
              <w:numPr>
                <w:ilvl w:val="0"/>
                <w:numId w:val="70"/>
              </w:numPr>
              <w:rPr>
                <w:rFonts w:ascii="Times New Roman" w:eastAsia="Times New Roman" w:hAnsi="Times New Roman" w:cs="Times New Roman"/>
                <w:sz w:val="24"/>
                <w:szCs w:val="24"/>
              </w:rPr>
            </w:pPr>
            <w:r w:rsidRPr="003F4895">
              <w:rPr>
                <w:rFonts w:ascii="Times New Roman" w:eastAsia="Times New Roman" w:hAnsi="Times New Roman" w:cs="Times New Roman"/>
                <w:sz w:val="24"/>
                <w:szCs w:val="24"/>
              </w:rPr>
              <w:t>How would one prepare to take a certification examination?</w:t>
            </w:r>
          </w:p>
        </w:tc>
        <w:tc>
          <w:tcPr>
            <w:tcW w:w="553" w:type="pct"/>
          </w:tcPr>
          <w:p w14:paraId="14661FE9" w14:textId="481E03B2" w:rsidR="003F4895" w:rsidRPr="003F4895" w:rsidRDefault="003F4895" w:rsidP="003F4895">
            <w:pPr>
              <w:rPr>
                <w:rFonts w:ascii="Times New Roman" w:eastAsia="Times New Roman" w:hAnsi="Times New Roman" w:cs="Times New Roman"/>
                <w:b/>
                <w:bCs/>
                <w:sz w:val="24"/>
                <w:szCs w:val="24"/>
              </w:rPr>
            </w:pPr>
            <w:r w:rsidRPr="003F4895">
              <w:rPr>
                <w:rFonts w:ascii="Times New Roman" w:eastAsia="Times New Roman" w:hAnsi="Times New Roman" w:cs="Times New Roman"/>
                <w:sz w:val="24"/>
                <w:szCs w:val="24"/>
              </w:rPr>
              <w:t>English: 11.RV, 11.RI, 12.RV, 12.RI</w:t>
            </w:r>
          </w:p>
        </w:tc>
        <w:tc>
          <w:tcPr>
            <w:tcW w:w="625" w:type="pct"/>
          </w:tcPr>
          <w:p w14:paraId="27245B49" w14:textId="77777777" w:rsidR="003F4895" w:rsidRPr="003F4895" w:rsidRDefault="003F4895" w:rsidP="003F4895">
            <w:pPr>
              <w:rPr>
                <w:rFonts w:ascii="Times New Roman" w:hAnsi="Times New Roman" w:cs="Times New Roman"/>
                <w:sz w:val="24"/>
                <w:szCs w:val="24"/>
              </w:rPr>
            </w:pPr>
            <w:r w:rsidRPr="003F4895">
              <w:rPr>
                <w:rFonts w:ascii="Times New Roman" w:hAnsi="Times New Roman" w:cs="Times New Roman"/>
                <w:b/>
                <w:bCs/>
                <w:sz w:val="24"/>
                <w:szCs w:val="24"/>
              </w:rPr>
              <w:t>2Z</w:t>
            </w:r>
            <w:r w:rsidRPr="003F4895">
              <w:rPr>
                <w:rFonts w:ascii="Times New Roman" w:hAnsi="Times New Roman" w:cs="Times New Roman"/>
                <w:sz w:val="24"/>
                <w:szCs w:val="24"/>
              </w:rPr>
              <w:t xml:space="preserve">: Use management processes in planning, organizing, and controlling work. </w:t>
            </w:r>
          </w:p>
          <w:p w14:paraId="38CEB625" w14:textId="2FD8C2D0" w:rsidR="003F4895" w:rsidRPr="003F4895" w:rsidRDefault="003F4895" w:rsidP="003F4895">
            <w:pPr>
              <w:rPr>
                <w:rFonts w:ascii="Times New Roman" w:hAnsi="Times New Roman" w:cs="Times New Roman"/>
                <w:sz w:val="24"/>
                <w:szCs w:val="24"/>
              </w:rPr>
            </w:pPr>
          </w:p>
          <w:p w14:paraId="2CE2E82A" w14:textId="6D2E83E1" w:rsidR="003F4895" w:rsidRPr="003F4895" w:rsidRDefault="003F4895" w:rsidP="003F4895">
            <w:pPr>
              <w:rPr>
                <w:rFonts w:ascii="Times New Roman" w:eastAsia="Times New Roman" w:hAnsi="Times New Roman" w:cs="Times New Roman"/>
                <w:b/>
                <w:bCs/>
                <w:sz w:val="24"/>
                <w:szCs w:val="24"/>
              </w:rPr>
            </w:pPr>
            <w:r w:rsidRPr="003F4895">
              <w:rPr>
                <w:rFonts w:ascii="Times New Roman" w:hAnsi="Times New Roman" w:cs="Times New Roman"/>
                <w:b/>
                <w:bCs/>
                <w:sz w:val="24"/>
                <w:szCs w:val="24"/>
              </w:rPr>
              <w:t>8N</w:t>
            </w:r>
            <w:r w:rsidRPr="003F4895">
              <w:rPr>
                <w:rFonts w:ascii="Times New Roman" w:hAnsi="Times New Roman" w:cs="Times New Roman"/>
                <w:sz w:val="24"/>
                <w:szCs w:val="24"/>
              </w:rPr>
              <w:t xml:space="preserve">: Use various approaches to communicate processes and procedures for using, </w:t>
            </w:r>
            <w:r w:rsidRPr="003F4895">
              <w:rPr>
                <w:rFonts w:ascii="Times New Roman" w:hAnsi="Times New Roman" w:cs="Times New Roman"/>
                <w:sz w:val="24"/>
                <w:szCs w:val="24"/>
              </w:rPr>
              <w:lastRenderedPageBreak/>
              <w:t>maintaining, and assessing technological products and systems.</w:t>
            </w:r>
          </w:p>
        </w:tc>
        <w:tc>
          <w:tcPr>
            <w:tcW w:w="552" w:type="pct"/>
          </w:tcPr>
          <w:p w14:paraId="17F167C8" w14:textId="77777777" w:rsidR="003F4895" w:rsidRPr="003F4895" w:rsidRDefault="003F4895" w:rsidP="003F4895">
            <w:pPr>
              <w:rPr>
                <w:rFonts w:ascii="Times New Roman" w:eastAsia="Times New Roman" w:hAnsi="Times New Roman" w:cs="Times New Roman"/>
                <w:b/>
                <w:bCs/>
                <w:sz w:val="24"/>
                <w:szCs w:val="24"/>
              </w:rPr>
            </w:pPr>
          </w:p>
        </w:tc>
      </w:tr>
    </w:tbl>
    <w:p w14:paraId="6E8D4B88" w14:textId="77777777" w:rsidR="00CF27A9" w:rsidRPr="00CF27A9" w:rsidRDefault="00CF27A9" w:rsidP="00F416C7">
      <w:pPr>
        <w:rPr>
          <w:rFonts w:ascii="Times New Roman" w:eastAsia="Times New Roman" w:hAnsi="Times New Roman" w:cstheme="majorBidi"/>
          <w:b/>
          <w:sz w:val="48"/>
          <w:szCs w:val="32"/>
        </w:rPr>
      </w:pPr>
    </w:p>
    <w:sectPr w:rsidR="00CF27A9" w:rsidRPr="00CF27A9" w:rsidSect="00EC1959">
      <w:footerReference w:type="default" r:id="rId12"/>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C3453" w14:textId="77777777" w:rsidR="00697E14" w:rsidRDefault="00697E14" w:rsidP="0093205B">
      <w:pPr>
        <w:spacing w:after="0" w:line="240" w:lineRule="auto"/>
      </w:pPr>
      <w:r>
        <w:separator/>
      </w:r>
    </w:p>
  </w:endnote>
  <w:endnote w:type="continuationSeparator" w:id="0">
    <w:p w14:paraId="0605D046" w14:textId="77777777" w:rsidR="00697E14" w:rsidRDefault="00697E14" w:rsidP="0093205B">
      <w:pPr>
        <w:spacing w:after="0" w:line="240" w:lineRule="auto"/>
      </w:pPr>
      <w:r>
        <w:continuationSeparator/>
      </w:r>
    </w:p>
  </w:endnote>
  <w:endnote w:type="continuationNotice" w:id="1">
    <w:p w14:paraId="1635F47A" w14:textId="77777777" w:rsidR="00697E14" w:rsidRDefault="00697E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rFonts w:ascii="Times New Roman" w:hAnsi="Times New Roman" w:cs="Times New Roman"/>
        <w:noProof/>
        <w:sz w:val="20"/>
        <w:szCs w:val="20"/>
      </w:rPr>
    </w:sdtEndPr>
    <w:sdtContent>
      <w:p w14:paraId="6BF78DDC" w14:textId="56372A92" w:rsidR="00EB5C38" w:rsidRDefault="00272A15" w:rsidP="004770F1">
        <w:pPr>
          <w:pStyle w:val="Foote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442832" w:rsidRPr="00B56320">
          <w:rPr>
            <w:rFonts w:ascii="Times New Roman" w:hAnsi="Times New Roman" w:cs="Times New Roman"/>
            <w:sz w:val="20"/>
            <w:szCs w:val="20"/>
          </w:rPr>
          <w:t>Virginia Department of Education and CTE Resource Center</w:t>
        </w:r>
        <w:r w:rsidR="00EC1959">
          <w:rPr>
            <w:rFonts w:ascii="Times New Roman" w:hAnsi="Times New Roman" w:cs="Times New Roman"/>
            <w:sz w:val="20"/>
            <w:szCs w:val="20"/>
          </w:rPr>
          <w:tab/>
        </w:r>
        <w:r w:rsidR="00EC1959">
          <w:rPr>
            <w:rFonts w:ascii="Times New Roman" w:hAnsi="Times New Roman" w:cs="Times New Roman"/>
            <w:sz w:val="20"/>
            <w:szCs w:val="20"/>
          </w:rPr>
          <w:tab/>
        </w:r>
        <w:r w:rsidR="00EC1959">
          <w:rPr>
            <w:rFonts w:ascii="Times New Roman" w:hAnsi="Times New Roman" w:cs="Times New Roman"/>
            <w:sz w:val="20"/>
            <w:szCs w:val="20"/>
          </w:rPr>
          <w:tab/>
        </w:r>
        <w:r w:rsidR="00EC1959">
          <w:rPr>
            <w:rFonts w:ascii="Times New Roman" w:hAnsi="Times New Roman" w:cs="Times New Roman"/>
            <w:sz w:val="20"/>
            <w:szCs w:val="20"/>
          </w:rPr>
          <w:tab/>
        </w:r>
        <w:r w:rsidR="00EC1959">
          <w:rPr>
            <w:rFonts w:ascii="Times New Roman" w:hAnsi="Times New Roman" w:cs="Times New Roman"/>
            <w:sz w:val="20"/>
            <w:szCs w:val="20"/>
          </w:rPr>
          <w:tab/>
        </w:r>
        <w:r w:rsidR="00EC1959">
          <w:rPr>
            <w:rFonts w:ascii="Times New Roman" w:hAnsi="Times New Roman" w:cs="Times New Roman"/>
            <w:sz w:val="20"/>
            <w:szCs w:val="20"/>
          </w:rPr>
          <w:tab/>
        </w:r>
        <w:r w:rsidR="00442832">
          <w:tab/>
        </w:r>
        <w:r w:rsidR="00BA733F">
          <w:tab/>
        </w:r>
        <w:r w:rsidR="00BA733F">
          <w:tab/>
        </w:r>
        <w:r w:rsidR="00442832">
          <w:tab/>
        </w:r>
        <w:r w:rsidR="00442832">
          <w:tab/>
        </w:r>
        <w:r w:rsidR="00442832">
          <w:tab/>
        </w:r>
        <w:r w:rsidR="00442832">
          <w:tab/>
        </w:r>
        <w:r w:rsidR="00442832">
          <w:fldChar w:fldCharType="begin"/>
        </w:r>
        <w:r w:rsidR="00442832">
          <w:instrText xml:space="preserve"> PAGE   \* MERGEFORMAT </w:instrText>
        </w:r>
        <w:r w:rsidR="00442832">
          <w:fldChar w:fldCharType="separate"/>
        </w:r>
        <w:r w:rsidR="00442832">
          <w:rPr>
            <w:noProof/>
          </w:rPr>
          <w:t>2</w:t>
        </w:r>
        <w:r w:rsidR="00442832">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93EFA" w14:textId="77777777" w:rsidR="00697E14" w:rsidRDefault="00697E14" w:rsidP="0093205B">
      <w:pPr>
        <w:spacing w:after="0" w:line="240" w:lineRule="auto"/>
      </w:pPr>
      <w:r>
        <w:separator/>
      </w:r>
    </w:p>
  </w:footnote>
  <w:footnote w:type="continuationSeparator" w:id="0">
    <w:p w14:paraId="045F69CC" w14:textId="77777777" w:rsidR="00697E14" w:rsidRDefault="00697E14" w:rsidP="0093205B">
      <w:pPr>
        <w:spacing w:after="0" w:line="240" w:lineRule="auto"/>
      </w:pPr>
      <w:r>
        <w:continuationSeparator/>
      </w:r>
    </w:p>
  </w:footnote>
  <w:footnote w:type="continuationNotice" w:id="1">
    <w:p w14:paraId="1A152A5C" w14:textId="77777777" w:rsidR="00697E14" w:rsidRDefault="00697E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1B5"/>
    <w:multiLevelType w:val="multilevel"/>
    <w:tmpl w:val="46EAE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22303"/>
    <w:multiLevelType w:val="multilevel"/>
    <w:tmpl w:val="9FDC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72F38"/>
    <w:multiLevelType w:val="multilevel"/>
    <w:tmpl w:val="7240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E1B73"/>
    <w:multiLevelType w:val="multilevel"/>
    <w:tmpl w:val="8BAA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14059"/>
    <w:multiLevelType w:val="multilevel"/>
    <w:tmpl w:val="C06EA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2399D"/>
    <w:multiLevelType w:val="multilevel"/>
    <w:tmpl w:val="E1589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937618"/>
    <w:multiLevelType w:val="multilevel"/>
    <w:tmpl w:val="71C62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3D4558"/>
    <w:multiLevelType w:val="multilevel"/>
    <w:tmpl w:val="168E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8B55B0"/>
    <w:multiLevelType w:val="multilevel"/>
    <w:tmpl w:val="13BEE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54890"/>
    <w:multiLevelType w:val="multilevel"/>
    <w:tmpl w:val="FBB86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671A68"/>
    <w:multiLevelType w:val="multilevel"/>
    <w:tmpl w:val="86F01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B83950"/>
    <w:multiLevelType w:val="multilevel"/>
    <w:tmpl w:val="E9A29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223441"/>
    <w:multiLevelType w:val="multilevel"/>
    <w:tmpl w:val="DE562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F96971"/>
    <w:multiLevelType w:val="multilevel"/>
    <w:tmpl w:val="C2362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E5789"/>
    <w:multiLevelType w:val="multilevel"/>
    <w:tmpl w:val="EF3C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5E25BE"/>
    <w:multiLevelType w:val="multilevel"/>
    <w:tmpl w:val="6292F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650401"/>
    <w:multiLevelType w:val="multilevel"/>
    <w:tmpl w:val="B4849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E07060"/>
    <w:multiLevelType w:val="multilevel"/>
    <w:tmpl w:val="E876B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A7412B"/>
    <w:multiLevelType w:val="multilevel"/>
    <w:tmpl w:val="B11AC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666BAA"/>
    <w:multiLevelType w:val="multilevel"/>
    <w:tmpl w:val="4B520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A95F49"/>
    <w:multiLevelType w:val="hybridMultilevel"/>
    <w:tmpl w:val="6C72A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0D2248"/>
    <w:multiLevelType w:val="multilevel"/>
    <w:tmpl w:val="C608B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4C59FB"/>
    <w:multiLevelType w:val="multilevel"/>
    <w:tmpl w:val="733C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267374"/>
    <w:multiLevelType w:val="multilevel"/>
    <w:tmpl w:val="008C6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AA5CA8"/>
    <w:multiLevelType w:val="multilevel"/>
    <w:tmpl w:val="BAE2F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D83523"/>
    <w:multiLevelType w:val="multilevel"/>
    <w:tmpl w:val="9A74F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086BAC"/>
    <w:multiLevelType w:val="multilevel"/>
    <w:tmpl w:val="E40E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0C82F0A"/>
    <w:multiLevelType w:val="multilevel"/>
    <w:tmpl w:val="8CD65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0F4CA7"/>
    <w:multiLevelType w:val="multilevel"/>
    <w:tmpl w:val="DF3EF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754428"/>
    <w:multiLevelType w:val="multilevel"/>
    <w:tmpl w:val="F978F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E75F49"/>
    <w:multiLevelType w:val="multilevel"/>
    <w:tmpl w:val="9F52B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03A5C"/>
    <w:multiLevelType w:val="multilevel"/>
    <w:tmpl w:val="2836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CA123EC"/>
    <w:multiLevelType w:val="multilevel"/>
    <w:tmpl w:val="914C7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A77355"/>
    <w:multiLevelType w:val="multilevel"/>
    <w:tmpl w:val="AB02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F590695"/>
    <w:multiLevelType w:val="multilevel"/>
    <w:tmpl w:val="81FAF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822D5D"/>
    <w:multiLevelType w:val="multilevel"/>
    <w:tmpl w:val="F4806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063AC4"/>
    <w:multiLevelType w:val="multilevel"/>
    <w:tmpl w:val="77D6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2782972"/>
    <w:multiLevelType w:val="multilevel"/>
    <w:tmpl w:val="687A9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2F91176"/>
    <w:multiLevelType w:val="multilevel"/>
    <w:tmpl w:val="0D3E4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F0784F"/>
    <w:multiLevelType w:val="hybridMultilevel"/>
    <w:tmpl w:val="A778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237A9F"/>
    <w:multiLevelType w:val="multilevel"/>
    <w:tmpl w:val="FE3E4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96614BB"/>
    <w:multiLevelType w:val="multilevel"/>
    <w:tmpl w:val="01128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2534CC"/>
    <w:multiLevelType w:val="multilevel"/>
    <w:tmpl w:val="529C9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CBB5EFE"/>
    <w:multiLevelType w:val="multilevel"/>
    <w:tmpl w:val="11CE8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CCA1662"/>
    <w:multiLevelType w:val="multilevel"/>
    <w:tmpl w:val="B2362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054EA4"/>
    <w:multiLevelType w:val="multilevel"/>
    <w:tmpl w:val="4D843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E3C0FD6"/>
    <w:multiLevelType w:val="multilevel"/>
    <w:tmpl w:val="7C402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A41C96"/>
    <w:multiLevelType w:val="multilevel"/>
    <w:tmpl w:val="B22A6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0F34AD1"/>
    <w:multiLevelType w:val="multilevel"/>
    <w:tmpl w:val="FBA23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2194EAB"/>
    <w:multiLevelType w:val="multilevel"/>
    <w:tmpl w:val="59BAA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3B05E0D"/>
    <w:multiLevelType w:val="hybridMultilevel"/>
    <w:tmpl w:val="C100A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F57FC8"/>
    <w:multiLevelType w:val="multilevel"/>
    <w:tmpl w:val="FED27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8A3967"/>
    <w:multiLevelType w:val="multilevel"/>
    <w:tmpl w:val="ADB20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8A3BFB"/>
    <w:multiLevelType w:val="multilevel"/>
    <w:tmpl w:val="87FAF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E63676"/>
    <w:multiLevelType w:val="multilevel"/>
    <w:tmpl w:val="1170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FC55C42"/>
    <w:multiLevelType w:val="multilevel"/>
    <w:tmpl w:val="268C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FD7765A"/>
    <w:multiLevelType w:val="multilevel"/>
    <w:tmpl w:val="535C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25F2A35"/>
    <w:multiLevelType w:val="multilevel"/>
    <w:tmpl w:val="FE26B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4962227"/>
    <w:multiLevelType w:val="multilevel"/>
    <w:tmpl w:val="B1941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65F0553"/>
    <w:multiLevelType w:val="multilevel"/>
    <w:tmpl w:val="065077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8000770"/>
    <w:multiLevelType w:val="multilevel"/>
    <w:tmpl w:val="EB386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A7B37CB"/>
    <w:multiLevelType w:val="multilevel"/>
    <w:tmpl w:val="38B00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CEA0A3A"/>
    <w:multiLevelType w:val="multilevel"/>
    <w:tmpl w:val="1C4CD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D0240D8"/>
    <w:multiLevelType w:val="multilevel"/>
    <w:tmpl w:val="DAD0E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E4E7A76"/>
    <w:multiLevelType w:val="multilevel"/>
    <w:tmpl w:val="9FF04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F2E17A0"/>
    <w:multiLevelType w:val="hybridMultilevel"/>
    <w:tmpl w:val="F718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06407FF"/>
    <w:multiLevelType w:val="multilevel"/>
    <w:tmpl w:val="CB924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1B61B57"/>
    <w:multiLevelType w:val="multilevel"/>
    <w:tmpl w:val="38B27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22F4786"/>
    <w:multiLevelType w:val="multilevel"/>
    <w:tmpl w:val="39B6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2740C99"/>
    <w:multiLevelType w:val="hybridMultilevel"/>
    <w:tmpl w:val="8EAAA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F43174"/>
    <w:multiLevelType w:val="multilevel"/>
    <w:tmpl w:val="F0AA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3FB383C"/>
    <w:multiLevelType w:val="multilevel"/>
    <w:tmpl w:val="0DB2B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6631877"/>
    <w:multiLevelType w:val="multilevel"/>
    <w:tmpl w:val="7FB47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67C4D8C"/>
    <w:multiLevelType w:val="multilevel"/>
    <w:tmpl w:val="87A8C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7C6282B"/>
    <w:multiLevelType w:val="multilevel"/>
    <w:tmpl w:val="60FAD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E9D29FF"/>
    <w:multiLevelType w:val="multilevel"/>
    <w:tmpl w:val="BD16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4485933">
    <w:abstractNumId w:val="69"/>
  </w:num>
  <w:num w:numId="2" w16cid:durableId="1851486512">
    <w:abstractNumId w:val="2"/>
  </w:num>
  <w:num w:numId="3" w16cid:durableId="1147624030">
    <w:abstractNumId w:val="50"/>
  </w:num>
  <w:num w:numId="4" w16cid:durableId="1615820844">
    <w:abstractNumId w:val="15"/>
  </w:num>
  <w:num w:numId="5" w16cid:durableId="509414318">
    <w:abstractNumId w:val="4"/>
  </w:num>
  <w:num w:numId="6" w16cid:durableId="679771469">
    <w:abstractNumId w:val="30"/>
  </w:num>
  <w:num w:numId="7" w16cid:durableId="908229043">
    <w:abstractNumId w:val="29"/>
  </w:num>
  <w:num w:numId="8" w16cid:durableId="241720087">
    <w:abstractNumId w:val="48"/>
  </w:num>
  <w:num w:numId="9" w16cid:durableId="1239679571">
    <w:abstractNumId w:val="35"/>
  </w:num>
  <w:num w:numId="10" w16cid:durableId="280764160">
    <w:abstractNumId w:val="1"/>
  </w:num>
  <w:num w:numId="11" w16cid:durableId="1424649987">
    <w:abstractNumId w:val="40"/>
  </w:num>
  <w:num w:numId="12" w16cid:durableId="1982730756">
    <w:abstractNumId w:val="54"/>
  </w:num>
  <w:num w:numId="13" w16cid:durableId="1423650182">
    <w:abstractNumId w:val="14"/>
  </w:num>
  <w:num w:numId="14" w16cid:durableId="718165688">
    <w:abstractNumId w:val="51"/>
  </w:num>
  <w:num w:numId="15" w16cid:durableId="618877678">
    <w:abstractNumId w:val="10"/>
  </w:num>
  <w:num w:numId="16" w16cid:durableId="143546451">
    <w:abstractNumId w:val="28"/>
  </w:num>
  <w:num w:numId="17" w16cid:durableId="2083914836">
    <w:abstractNumId w:val="7"/>
  </w:num>
  <w:num w:numId="18" w16cid:durableId="1211839472">
    <w:abstractNumId w:val="49"/>
  </w:num>
  <w:num w:numId="19" w16cid:durableId="2087609732">
    <w:abstractNumId w:val="66"/>
  </w:num>
  <w:num w:numId="20" w16cid:durableId="848252468">
    <w:abstractNumId w:val="23"/>
  </w:num>
  <w:num w:numId="21" w16cid:durableId="995037608">
    <w:abstractNumId w:val="16"/>
  </w:num>
  <w:num w:numId="22" w16cid:durableId="362441082">
    <w:abstractNumId w:val="45"/>
  </w:num>
  <w:num w:numId="23" w16cid:durableId="1956789295">
    <w:abstractNumId w:val="58"/>
  </w:num>
  <w:num w:numId="24" w16cid:durableId="1193685802">
    <w:abstractNumId w:val="76"/>
  </w:num>
  <w:num w:numId="25" w16cid:durableId="1545483218">
    <w:abstractNumId w:val="70"/>
  </w:num>
  <w:num w:numId="26" w16cid:durableId="1471747269">
    <w:abstractNumId w:val="73"/>
  </w:num>
  <w:num w:numId="27" w16cid:durableId="1421607650">
    <w:abstractNumId w:val="22"/>
  </w:num>
  <w:num w:numId="28" w16cid:durableId="818113868">
    <w:abstractNumId w:val="55"/>
  </w:num>
  <w:num w:numId="29" w16cid:durableId="1009789882">
    <w:abstractNumId w:val="11"/>
  </w:num>
  <w:num w:numId="30" w16cid:durableId="1743869702">
    <w:abstractNumId w:val="59"/>
  </w:num>
  <w:num w:numId="31" w16cid:durableId="812913442">
    <w:abstractNumId w:val="31"/>
  </w:num>
  <w:num w:numId="32" w16cid:durableId="2055150527">
    <w:abstractNumId w:val="61"/>
  </w:num>
  <w:num w:numId="33" w16cid:durableId="534083680">
    <w:abstractNumId w:val="44"/>
  </w:num>
  <w:num w:numId="34" w16cid:durableId="615257590">
    <w:abstractNumId w:val="47"/>
  </w:num>
  <w:num w:numId="35" w16cid:durableId="1077706299">
    <w:abstractNumId w:val="9"/>
  </w:num>
  <w:num w:numId="36" w16cid:durableId="1441409251">
    <w:abstractNumId w:val="27"/>
  </w:num>
  <w:num w:numId="37" w16cid:durableId="2004163924">
    <w:abstractNumId w:val="19"/>
  </w:num>
  <w:num w:numId="38" w16cid:durableId="1668750427">
    <w:abstractNumId w:val="75"/>
  </w:num>
  <w:num w:numId="39" w16cid:durableId="1488475411">
    <w:abstractNumId w:val="8"/>
  </w:num>
  <w:num w:numId="40" w16cid:durableId="2054575040">
    <w:abstractNumId w:val="57"/>
  </w:num>
  <w:num w:numId="41" w16cid:durableId="1387559550">
    <w:abstractNumId w:val="12"/>
  </w:num>
  <w:num w:numId="42" w16cid:durableId="1456948612">
    <w:abstractNumId w:val="36"/>
  </w:num>
  <w:num w:numId="43" w16cid:durableId="966081368">
    <w:abstractNumId w:val="25"/>
  </w:num>
  <w:num w:numId="44" w16cid:durableId="1463377018">
    <w:abstractNumId w:val="60"/>
  </w:num>
  <w:num w:numId="45" w16cid:durableId="187648494">
    <w:abstractNumId w:val="77"/>
  </w:num>
  <w:num w:numId="46" w16cid:durableId="1225290608">
    <w:abstractNumId w:val="64"/>
  </w:num>
  <w:num w:numId="47" w16cid:durableId="1380202887">
    <w:abstractNumId w:val="78"/>
  </w:num>
  <w:num w:numId="48" w16cid:durableId="2123110602">
    <w:abstractNumId w:val="32"/>
  </w:num>
  <w:num w:numId="49" w16cid:durableId="2111385803">
    <w:abstractNumId w:val="18"/>
  </w:num>
  <w:num w:numId="50" w16cid:durableId="646278458">
    <w:abstractNumId w:val="26"/>
  </w:num>
  <w:num w:numId="51" w16cid:durableId="783231293">
    <w:abstractNumId w:val="37"/>
  </w:num>
  <w:num w:numId="52" w16cid:durableId="139006542">
    <w:abstractNumId w:val="34"/>
  </w:num>
  <w:num w:numId="53" w16cid:durableId="920988863">
    <w:abstractNumId w:val="56"/>
  </w:num>
  <w:num w:numId="54" w16cid:durableId="1221525645">
    <w:abstractNumId w:val="74"/>
  </w:num>
  <w:num w:numId="55" w16cid:durableId="1015577006">
    <w:abstractNumId w:val="52"/>
  </w:num>
  <w:num w:numId="56" w16cid:durableId="1863324422">
    <w:abstractNumId w:val="13"/>
  </w:num>
  <w:num w:numId="57" w16cid:durableId="1538162378">
    <w:abstractNumId w:val="3"/>
  </w:num>
  <w:num w:numId="58" w16cid:durableId="1605763833">
    <w:abstractNumId w:val="43"/>
  </w:num>
  <w:num w:numId="59" w16cid:durableId="657274024">
    <w:abstractNumId w:val="71"/>
  </w:num>
  <w:num w:numId="60" w16cid:durableId="1015420447">
    <w:abstractNumId w:val="39"/>
  </w:num>
  <w:num w:numId="61" w16cid:durableId="2089962880">
    <w:abstractNumId w:val="46"/>
  </w:num>
  <w:num w:numId="62" w16cid:durableId="276639797">
    <w:abstractNumId w:val="6"/>
  </w:num>
  <w:num w:numId="63" w16cid:durableId="426313116">
    <w:abstractNumId w:val="17"/>
  </w:num>
  <w:num w:numId="64" w16cid:durableId="461119292">
    <w:abstractNumId w:val="33"/>
  </w:num>
  <w:num w:numId="65" w16cid:durableId="616715766">
    <w:abstractNumId w:val="0"/>
  </w:num>
  <w:num w:numId="66" w16cid:durableId="1390877801">
    <w:abstractNumId w:val="63"/>
  </w:num>
  <w:num w:numId="67" w16cid:durableId="1434663894">
    <w:abstractNumId w:val="65"/>
  </w:num>
  <w:num w:numId="68" w16cid:durableId="301229342">
    <w:abstractNumId w:val="38"/>
  </w:num>
  <w:num w:numId="69" w16cid:durableId="1518470931">
    <w:abstractNumId w:val="5"/>
  </w:num>
  <w:num w:numId="70" w16cid:durableId="1487746250">
    <w:abstractNumId w:val="67"/>
  </w:num>
  <w:num w:numId="71" w16cid:durableId="863707952">
    <w:abstractNumId w:val="62"/>
  </w:num>
  <w:num w:numId="72" w16cid:durableId="2060015267">
    <w:abstractNumId w:val="72"/>
  </w:num>
  <w:num w:numId="73" w16cid:durableId="1364356882">
    <w:abstractNumId w:val="53"/>
  </w:num>
  <w:num w:numId="74" w16cid:durableId="1520393416">
    <w:abstractNumId w:val="20"/>
  </w:num>
  <w:num w:numId="75" w16cid:durableId="723136791">
    <w:abstractNumId w:val="68"/>
  </w:num>
  <w:num w:numId="76" w16cid:durableId="898439047">
    <w:abstractNumId w:val="41"/>
  </w:num>
  <w:num w:numId="77" w16cid:durableId="985667646">
    <w:abstractNumId w:val="42"/>
  </w:num>
  <w:num w:numId="78" w16cid:durableId="542139494">
    <w:abstractNumId w:val="24"/>
  </w:num>
  <w:num w:numId="79" w16cid:durableId="1798907385">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D91"/>
    <w:rsid w:val="00002A35"/>
    <w:rsid w:val="000107CF"/>
    <w:rsid w:val="000128F2"/>
    <w:rsid w:val="00023CE6"/>
    <w:rsid w:val="00026E81"/>
    <w:rsid w:val="000313B6"/>
    <w:rsid w:val="00043F13"/>
    <w:rsid w:val="000452EF"/>
    <w:rsid w:val="00051F70"/>
    <w:rsid w:val="00057268"/>
    <w:rsid w:val="00080C2E"/>
    <w:rsid w:val="00083F29"/>
    <w:rsid w:val="00093E04"/>
    <w:rsid w:val="000944CE"/>
    <w:rsid w:val="00095455"/>
    <w:rsid w:val="00095D4F"/>
    <w:rsid w:val="000A3B9C"/>
    <w:rsid w:val="000A52BC"/>
    <w:rsid w:val="000A5B3D"/>
    <w:rsid w:val="000B0340"/>
    <w:rsid w:val="000B3A08"/>
    <w:rsid w:val="000B418E"/>
    <w:rsid w:val="000B6A31"/>
    <w:rsid w:val="000D15F2"/>
    <w:rsid w:val="000E3905"/>
    <w:rsid w:val="000E59BD"/>
    <w:rsid w:val="000F0E7C"/>
    <w:rsid w:val="000F1A78"/>
    <w:rsid w:val="000F1D8C"/>
    <w:rsid w:val="000F22C3"/>
    <w:rsid w:val="001108BD"/>
    <w:rsid w:val="00117860"/>
    <w:rsid w:val="00130F1B"/>
    <w:rsid w:val="00141599"/>
    <w:rsid w:val="00141BF5"/>
    <w:rsid w:val="001430DC"/>
    <w:rsid w:val="00156E1B"/>
    <w:rsid w:val="001574D9"/>
    <w:rsid w:val="0017480B"/>
    <w:rsid w:val="0018629D"/>
    <w:rsid w:val="0019463B"/>
    <w:rsid w:val="001A10BD"/>
    <w:rsid w:val="001B6379"/>
    <w:rsid w:val="001C71EF"/>
    <w:rsid w:val="001D18AF"/>
    <w:rsid w:val="001D4686"/>
    <w:rsid w:val="001D6A07"/>
    <w:rsid w:val="001E5956"/>
    <w:rsid w:val="002041A4"/>
    <w:rsid w:val="00211F81"/>
    <w:rsid w:val="0021697F"/>
    <w:rsid w:val="00220840"/>
    <w:rsid w:val="00225A0B"/>
    <w:rsid w:val="002326DD"/>
    <w:rsid w:val="00233080"/>
    <w:rsid w:val="00236242"/>
    <w:rsid w:val="00237C37"/>
    <w:rsid w:val="002409B4"/>
    <w:rsid w:val="00245AD9"/>
    <w:rsid w:val="00264E0D"/>
    <w:rsid w:val="0026772E"/>
    <w:rsid w:val="00272A15"/>
    <w:rsid w:val="00283671"/>
    <w:rsid w:val="002836E8"/>
    <w:rsid w:val="00284290"/>
    <w:rsid w:val="002842C7"/>
    <w:rsid w:val="00290583"/>
    <w:rsid w:val="00292C64"/>
    <w:rsid w:val="0029421E"/>
    <w:rsid w:val="002979EE"/>
    <w:rsid w:val="002A2E90"/>
    <w:rsid w:val="002B0711"/>
    <w:rsid w:val="002B2B44"/>
    <w:rsid w:val="002C15C9"/>
    <w:rsid w:val="002D047B"/>
    <w:rsid w:val="002D1FE9"/>
    <w:rsid w:val="002D46EC"/>
    <w:rsid w:val="002E3943"/>
    <w:rsid w:val="002E4E38"/>
    <w:rsid w:val="002E70ED"/>
    <w:rsid w:val="002E7819"/>
    <w:rsid w:val="00303D27"/>
    <w:rsid w:val="00307B08"/>
    <w:rsid w:val="003136CD"/>
    <w:rsid w:val="003233A2"/>
    <w:rsid w:val="00332F14"/>
    <w:rsid w:val="00347927"/>
    <w:rsid w:val="0035341B"/>
    <w:rsid w:val="003571CA"/>
    <w:rsid w:val="003815F4"/>
    <w:rsid w:val="00383672"/>
    <w:rsid w:val="00383DAD"/>
    <w:rsid w:val="0038711F"/>
    <w:rsid w:val="00390F44"/>
    <w:rsid w:val="00395235"/>
    <w:rsid w:val="003970A8"/>
    <w:rsid w:val="003A76F6"/>
    <w:rsid w:val="003B0F97"/>
    <w:rsid w:val="003B1C73"/>
    <w:rsid w:val="003B36AF"/>
    <w:rsid w:val="003B5E10"/>
    <w:rsid w:val="003C0374"/>
    <w:rsid w:val="003C1AAD"/>
    <w:rsid w:val="003C2B3B"/>
    <w:rsid w:val="003C617D"/>
    <w:rsid w:val="003E411B"/>
    <w:rsid w:val="003F4895"/>
    <w:rsid w:val="00401C04"/>
    <w:rsid w:val="00422FA0"/>
    <w:rsid w:val="00437B88"/>
    <w:rsid w:val="00442832"/>
    <w:rsid w:val="00445386"/>
    <w:rsid w:val="004770F1"/>
    <w:rsid w:val="0048479E"/>
    <w:rsid w:val="004877CB"/>
    <w:rsid w:val="00490197"/>
    <w:rsid w:val="004B29F9"/>
    <w:rsid w:val="004B67D5"/>
    <w:rsid w:val="004B7351"/>
    <w:rsid w:val="004C1790"/>
    <w:rsid w:val="004C1FC9"/>
    <w:rsid w:val="004D70A1"/>
    <w:rsid w:val="004E0466"/>
    <w:rsid w:val="004E21C2"/>
    <w:rsid w:val="004E7AC7"/>
    <w:rsid w:val="004F174D"/>
    <w:rsid w:val="004F32CC"/>
    <w:rsid w:val="00501827"/>
    <w:rsid w:val="005069A9"/>
    <w:rsid w:val="005077CC"/>
    <w:rsid w:val="00517B5D"/>
    <w:rsid w:val="005275BD"/>
    <w:rsid w:val="005337A7"/>
    <w:rsid w:val="00533FFD"/>
    <w:rsid w:val="00534AD6"/>
    <w:rsid w:val="00536C88"/>
    <w:rsid w:val="00540A61"/>
    <w:rsid w:val="00541664"/>
    <w:rsid w:val="005465C1"/>
    <w:rsid w:val="00553EF4"/>
    <w:rsid w:val="00562608"/>
    <w:rsid w:val="005643C5"/>
    <w:rsid w:val="00564C97"/>
    <w:rsid w:val="005706C1"/>
    <w:rsid w:val="005734CA"/>
    <w:rsid w:val="00577069"/>
    <w:rsid w:val="005779B5"/>
    <w:rsid w:val="005804E9"/>
    <w:rsid w:val="00582C0A"/>
    <w:rsid w:val="00582E87"/>
    <w:rsid w:val="00592745"/>
    <w:rsid w:val="005A46D2"/>
    <w:rsid w:val="005A5D91"/>
    <w:rsid w:val="005B6389"/>
    <w:rsid w:val="005B7A2F"/>
    <w:rsid w:val="005C6E19"/>
    <w:rsid w:val="005D5D40"/>
    <w:rsid w:val="005D7720"/>
    <w:rsid w:val="005E5675"/>
    <w:rsid w:val="005E5CD0"/>
    <w:rsid w:val="005F2587"/>
    <w:rsid w:val="005F4C90"/>
    <w:rsid w:val="005F6B02"/>
    <w:rsid w:val="00601677"/>
    <w:rsid w:val="006102BB"/>
    <w:rsid w:val="00614BC4"/>
    <w:rsid w:val="00621A1B"/>
    <w:rsid w:val="00625EE6"/>
    <w:rsid w:val="00627F19"/>
    <w:rsid w:val="006362C8"/>
    <w:rsid w:val="006445BB"/>
    <w:rsid w:val="00661EAA"/>
    <w:rsid w:val="00661FF5"/>
    <w:rsid w:val="006627C5"/>
    <w:rsid w:val="006628C7"/>
    <w:rsid w:val="0066522A"/>
    <w:rsid w:val="00667AA5"/>
    <w:rsid w:val="00671186"/>
    <w:rsid w:val="0068224C"/>
    <w:rsid w:val="006832D6"/>
    <w:rsid w:val="00685AD2"/>
    <w:rsid w:val="00697E14"/>
    <w:rsid w:val="006B3746"/>
    <w:rsid w:val="006B7205"/>
    <w:rsid w:val="006D784D"/>
    <w:rsid w:val="006D79C9"/>
    <w:rsid w:val="006D7B40"/>
    <w:rsid w:val="006E616A"/>
    <w:rsid w:val="006F7D73"/>
    <w:rsid w:val="0070070F"/>
    <w:rsid w:val="007009DA"/>
    <w:rsid w:val="00701BBE"/>
    <w:rsid w:val="00703430"/>
    <w:rsid w:val="007040AF"/>
    <w:rsid w:val="00705D41"/>
    <w:rsid w:val="007101A0"/>
    <w:rsid w:val="00712668"/>
    <w:rsid w:val="007218B3"/>
    <w:rsid w:val="007342BD"/>
    <w:rsid w:val="00740632"/>
    <w:rsid w:val="0076027B"/>
    <w:rsid w:val="00762F26"/>
    <w:rsid w:val="00763155"/>
    <w:rsid w:val="00765C1C"/>
    <w:rsid w:val="00766D17"/>
    <w:rsid w:val="00771049"/>
    <w:rsid w:val="00776CA4"/>
    <w:rsid w:val="007773CF"/>
    <w:rsid w:val="0077781D"/>
    <w:rsid w:val="007818F9"/>
    <w:rsid w:val="007819F9"/>
    <w:rsid w:val="00790755"/>
    <w:rsid w:val="00790A86"/>
    <w:rsid w:val="007913E6"/>
    <w:rsid w:val="00794F4E"/>
    <w:rsid w:val="007961ED"/>
    <w:rsid w:val="00797E25"/>
    <w:rsid w:val="007A3788"/>
    <w:rsid w:val="007A3C64"/>
    <w:rsid w:val="007C501A"/>
    <w:rsid w:val="007D578F"/>
    <w:rsid w:val="007D6285"/>
    <w:rsid w:val="007E3C8A"/>
    <w:rsid w:val="007F6BE6"/>
    <w:rsid w:val="00803649"/>
    <w:rsid w:val="00803E46"/>
    <w:rsid w:val="00804E9B"/>
    <w:rsid w:val="00807640"/>
    <w:rsid w:val="0081123D"/>
    <w:rsid w:val="008171DC"/>
    <w:rsid w:val="008204FD"/>
    <w:rsid w:val="008327E9"/>
    <w:rsid w:val="00833095"/>
    <w:rsid w:val="008402C1"/>
    <w:rsid w:val="0084187D"/>
    <w:rsid w:val="00841E12"/>
    <w:rsid w:val="008640E2"/>
    <w:rsid w:val="008645A0"/>
    <w:rsid w:val="00865182"/>
    <w:rsid w:val="00872768"/>
    <w:rsid w:val="00873E45"/>
    <w:rsid w:val="00874E85"/>
    <w:rsid w:val="00876462"/>
    <w:rsid w:val="008853B4"/>
    <w:rsid w:val="0089396F"/>
    <w:rsid w:val="0089578D"/>
    <w:rsid w:val="008965BB"/>
    <w:rsid w:val="008B1F83"/>
    <w:rsid w:val="008B2F11"/>
    <w:rsid w:val="008B4060"/>
    <w:rsid w:val="008B6410"/>
    <w:rsid w:val="008D18BB"/>
    <w:rsid w:val="008D2C4D"/>
    <w:rsid w:val="008D2FB0"/>
    <w:rsid w:val="008F67D4"/>
    <w:rsid w:val="00900F6E"/>
    <w:rsid w:val="0090464A"/>
    <w:rsid w:val="00904907"/>
    <w:rsid w:val="009124FF"/>
    <w:rsid w:val="0091338D"/>
    <w:rsid w:val="009153AC"/>
    <w:rsid w:val="009209F3"/>
    <w:rsid w:val="009250D5"/>
    <w:rsid w:val="0093205B"/>
    <w:rsid w:val="00936295"/>
    <w:rsid w:val="0094589F"/>
    <w:rsid w:val="00947FDB"/>
    <w:rsid w:val="00964A41"/>
    <w:rsid w:val="00965B7D"/>
    <w:rsid w:val="00974EFA"/>
    <w:rsid w:val="00981180"/>
    <w:rsid w:val="00987A8D"/>
    <w:rsid w:val="009A1148"/>
    <w:rsid w:val="009A1D40"/>
    <w:rsid w:val="009A4753"/>
    <w:rsid w:val="009A5B60"/>
    <w:rsid w:val="009C3501"/>
    <w:rsid w:val="009E1182"/>
    <w:rsid w:val="009E49C2"/>
    <w:rsid w:val="009F0699"/>
    <w:rsid w:val="009F0CA8"/>
    <w:rsid w:val="009F3231"/>
    <w:rsid w:val="009F6391"/>
    <w:rsid w:val="009F7A4B"/>
    <w:rsid w:val="00A07CD4"/>
    <w:rsid w:val="00A11184"/>
    <w:rsid w:val="00A14BA8"/>
    <w:rsid w:val="00A23678"/>
    <w:rsid w:val="00A2385A"/>
    <w:rsid w:val="00A31F6F"/>
    <w:rsid w:val="00A323EA"/>
    <w:rsid w:val="00A36DE8"/>
    <w:rsid w:val="00A42C10"/>
    <w:rsid w:val="00A46690"/>
    <w:rsid w:val="00A52EE8"/>
    <w:rsid w:val="00A532A3"/>
    <w:rsid w:val="00A71981"/>
    <w:rsid w:val="00A90AAD"/>
    <w:rsid w:val="00A919AE"/>
    <w:rsid w:val="00A92FF5"/>
    <w:rsid w:val="00AA24EB"/>
    <w:rsid w:val="00AA29E4"/>
    <w:rsid w:val="00AA5DF8"/>
    <w:rsid w:val="00AA6D2B"/>
    <w:rsid w:val="00AB01FE"/>
    <w:rsid w:val="00AB1F57"/>
    <w:rsid w:val="00AB273E"/>
    <w:rsid w:val="00AC5CF4"/>
    <w:rsid w:val="00AD168F"/>
    <w:rsid w:val="00AD1E35"/>
    <w:rsid w:val="00AE6B1B"/>
    <w:rsid w:val="00AF058D"/>
    <w:rsid w:val="00AF16FB"/>
    <w:rsid w:val="00AF22CE"/>
    <w:rsid w:val="00B02E2A"/>
    <w:rsid w:val="00B04FD7"/>
    <w:rsid w:val="00B214C0"/>
    <w:rsid w:val="00B23297"/>
    <w:rsid w:val="00B24632"/>
    <w:rsid w:val="00B26D32"/>
    <w:rsid w:val="00B27FA3"/>
    <w:rsid w:val="00B30CBD"/>
    <w:rsid w:val="00B30EBB"/>
    <w:rsid w:val="00B32812"/>
    <w:rsid w:val="00B353BD"/>
    <w:rsid w:val="00B36AF0"/>
    <w:rsid w:val="00B4135C"/>
    <w:rsid w:val="00B414AF"/>
    <w:rsid w:val="00B54FD8"/>
    <w:rsid w:val="00B56320"/>
    <w:rsid w:val="00B7146C"/>
    <w:rsid w:val="00B7355B"/>
    <w:rsid w:val="00B76F61"/>
    <w:rsid w:val="00B77569"/>
    <w:rsid w:val="00B84C27"/>
    <w:rsid w:val="00B9193B"/>
    <w:rsid w:val="00B9285A"/>
    <w:rsid w:val="00B93F39"/>
    <w:rsid w:val="00B9739E"/>
    <w:rsid w:val="00BA6EAE"/>
    <w:rsid w:val="00BA733F"/>
    <w:rsid w:val="00BB78C3"/>
    <w:rsid w:val="00BB7C75"/>
    <w:rsid w:val="00BC0471"/>
    <w:rsid w:val="00BD30C9"/>
    <w:rsid w:val="00BD5113"/>
    <w:rsid w:val="00BE006C"/>
    <w:rsid w:val="00BE02DE"/>
    <w:rsid w:val="00BE7017"/>
    <w:rsid w:val="00BE7626"/>
    <w:rsid w:val="00BF280B"/>
    <w:rsid w:val="00BF724F"/>
    <w:rsid w:val="00BF76E1"/>
    <w:rsid w:val="00C05588"/>
    <w:rsid w:val="00C070FF"/>
    <w:rsid w:val="00C10C44"/>
    <w:rsid w:val="00C2114A"/>
    <w:rsid w:val="00C260DA"/>
    <w:rsid w:val="00C32283"/>
    <w:rsid w:val="00C36E06"/>
    <w:rsid w:val="00C46AAA"/>
    <w:rsid w:val="00C46EAC"/>
    <w:rsid w:val="00C540FE"/>
    <w:rsid w:val="00C56CBC"/>
    <w:rsid w:val="00C600BE"/>
    <w:rsid w:val="00C60DBC"/>
    <w:rsid w:val="00C7499E"/>
    <w:rsid w:val="00C74D67"/>
    <w:rsid w:val="00C80340"/>
    <w:rsid w:val="00C919A1"/>
    <w:rsid w:val="00C97BB6"/>
    <w:rsid w:val="00CA3688"/>
    <w:rsid w:val="00CA7AD2"/>
    <w:rsid w:val="00CB678C"/>
    <w:rsid w:val="00CC29C4"/>
    <w:rsid w:val="00CC4FE4"/>
    <w:rsid w:val="00CD13CD"/>
    <w:rsid w:val="00CE460E"/>
    <w:rsid w:val="00CF13A3"/>
    <w:rsid w:val="00CF27A9"/>
    <w:rsid w:val="00D11762"/>
    <w:rsid w:val="00D117B0"/>
    <w:rsid w:val="00D14380"/>
    <w:rsid w:val="00D350E3"/>
    <w:rsid w:val="00D36A61"/>
    <w:rsid w:val="00D42DE0"/>
    <w:rsid w:val="00D545D5"/>
    <w:rsid w:val="00D60C04"/>
    <w:rsid w:val="00D6253E"/>
    <w:rsid w:val="00D67D2A"/>
    <w:rsid w:val="00D7779B"/>
    <w:rsid w:val="00DB40FE"/>
    <w:rsid w:val="00DB50B1"/>
    <w:rsid w:val="00DC1339"/>
    <w:rsid w:val="00DC66A1"/>
    <w:rsid w:val="00DD4177"/>
    <w:rsid w:val="00DD5F12"/>
    <w:rsid w:val="00DE240D"/>
    <w:rsid w:val="00DE4336"/>
    <w:rsid w:val="00DF1668"/>
    <w:rsid w:val="00DF7EE8"/>
    <w:rsid w:val="00E06836"/>
    <w:rsid w:val="00E1371D"/>
    <w:rsid w:val="00E1584B"/>
    <w:rsid w:val="00E20B5C"/>
    <w:rsid w:val="00E213C7"/>
    <w:rsid w:val="00E352B5"/>
    <w:rsid w:val="00E35421"/>
    <w:rsid w:val="00E42205"/>
    <w:rsid w:val="00E53DAA"/>
    <w:rsid w:val="00E61059"/>
    <w:rsid w:val="00E63A98"/>
    <w:rsid w:val="00E63FE1"/>
    <w:rsid w:val="00E6678F"/>
    <w:rsid w:val="00E66A5B"/>
    <w:rsid w:val="00E673FA"/>
    <w:rsid w:val="00E674C4"/>
    <w:rsid w:val="00E83630"/>
    <w:rsid w:val="00E84892"/>
    <w:rsid w:val="00EA0BBC"/>
    <w:rsid w:val="00EA17FB"/>
    <w:rsid w:val="00EA5709"/>
    <w:rsid w:val="00EA6B49"/>
    <w:rsid w:val="00EB06C3"/>
    <w:rsid w:val="00EB27D2"/>
    <w:rsid w:val="00EB5C38"/>
    <w:rsid w:val="00EB5CCF"/>
    <w:rsid w:val="00EC1959"/>
    <w:rsid w:val="00EC2112"/>
    <w:rsid w:val="00EC67AB"/>
    <w:rsid w:val="00EE20AB"/>
    <w:rsid w:val="00EE6866"/>
    <w:rsid w:val="00EF2731"/>
    <w:rsid w:val="00EF300C"/>
    <w:rsid w:val="00F01B9D"/>
    <w:rsid w:val="00F04B57"/>
    <w:rsid w:val="00F05C68"/>
    <w:rsid w:val="00F05C69"/>
    <w:rsid w:val="00F05EA5"/>
    <w:rsid w:val="00F16C88"/>
    <w:rsid w:val="00F27271"/>
    <w:rsid w:val="00F36D75"/>
    <w:rsid w:val="00F377A9"/>
    <w:rsid w:val="00F40547"/>
    <w:rsid w:val="00F416C7"/>
    <w:rsid w:val="00F42A91"/>
    <w:rsid w:val="00F47242"/>
    <w:rsid w:val="00F52DE5"/>
    <w:rsid w:val="00F615DB"/>
    <w:rsid w:val="00F651F7"/>
    <w:rsid w:val="00F705C8"/>
    <w:rsid w:val="00F71E19"/>
    <w:rsid w:val="00F86340"/>
    <w:rsid w:val="00F90254"/>
    <w:rsid w:val="00F94410"/>
    <w:rsid w:val="00FA70FB"/>
    <w:rsid w:val="00FB165D"/>
    <w:rsid w:val="00FB16E7"/>
    <w:rsid w:val="00FC0D6B"/>
    <w:rsid w:val="00FC2A84"/>
    <w:rsid w:val="00FC3508"/>
    <w:rsid w:val="00FC3523"/>
    <w:rsid w:val="00FC3543"/>
    <w:rsid w:val="00FC47D5"/>
    <w:rsid w:val="00FC5AB4"/>
    <w:rsid w:val="00FC688A"/>
    <w:rsid w:val="00FD0214"/>
    <w:rsid w:val="00FE0529"/>
    <w:rsid w:val="00FE1C15"/>
    <w:rsid w:val="00FE4E14"/>
    <w:rsid w:val="00FF0C82"/>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D4FCA"/>
  <w15:chartTrackingRefBased/>
  <w15:docId w15:val="{AD5D7F64-265E-4C82-AABA-16C0785F4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F19"/>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eresource.org/career-clusters/arts-av-technology-communications/game-design-and-development-advance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medevmap.com/" TargetMode="External"/><Relationship Id="rId5" Type="http://schemas.openxmlformats.org/officeDocument/2006/relationships/webSettings" Target="webSettings.xml"/><Relationship Id="rId10" Type="http://schemas.openxmlformats.org/officeDocument/2006/relationships/hyperlink" Target="https://www.vawizard.org/wizard/home" TargetMode="External"/><Relationship Id="rId4" Type="http://schemas.openxmlformats.org/officeDocument/2006/relationships/settings" Target="settings.xml"/><Relationship Id="rId9" Type="http://schemas.openxmlformats.org/officeDocument/2006/relationships/hyperlink" Target="https://www.doe.virginia.gov/programs-services/school-operations-support-services/safety-crisis-management/internet-safety"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XXXX XXXX Standards Correlations</Template>
  <TotalTime>4</TotalTime>
  <Pages>41</Pages>
  <Words>10109</Words>
  <Characters>57627</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Averill P. Byrd (apbyrd)</cp:lastModifiedBy>
  <cp:revision>2</cp:revision>
  <dcterms:created xsi:type="dcterms:W3CDTF">2026-04-28T18:35:00Z</dcterms:created>
  <dcterms:modified xsi:type="dcterms:W3CDTF">2026-04-28T18:35:00Z</dcterms:modified>
</cp:coreProperties>
</file>